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10600" w:type="dxa"/>
        <w:tblLook w:val="04A0" w:firstRow="1" w:lastRow="0" w:firstColumn="1" w:lastColumn="0" w:noHBand="0" w:noVBand="1"/>
      </w:tblPr>
      <w:tblGrid>
        <w:gridCol w:w="2581"/>
        <w:gridCol w:w="4417"/>
        <w:gridCol w:w="340"/>
        <w:gridCol w:w="2693"/>
        <w:gridCol w:w="569"/>
      </w:tblGrid>
      <w:tr w:rsidR="008959EE" w:rsidRPr="000F3C27" w14:paraId="01C18424" w14:textId="77777777" w:rsidTr="00F810BF">
        <w:trPr>
          <w:trHeight w:val="992"/>
        </w:trPr>
        <w:tc>
          <w:tcPr>
            <w:tcW w:w="2581" w:type="dxa"/>
            <w:vAlign w:val="center"/>
          </w:tcPr>
          <w:p w14:paraId="3CC9AB9C" w14:textId="77777777" w:rsidR="008959EE" w:rsidRPr="000F3C27" w:rsidRDefault="008959EE" w:rsidP="00517EF1">
            <w:pPr>
              <w:jc w:val="center"/>
              <w:rPr>
                <w:rFonts w:asciiTheme="majorHAnsi" w:hAnsiTheme="majorHAnsi"/>
                <w:sz w:val="32"/>
                <w:szCs w:val="32"/>
              </w:rPr>
            </w:pPr>
            <w:r w:rsidRPr="000F3C27">
              <w:rPr>
                <w:rFonts w:asciiTheme="majorHAnsi" w:hAnsiTheme="majorHAnsi"/>
                <w:sz w:val="32"/>
                <w:szCs w:val="32"/>
              </w:rPr>
              <w:t>SECONDE</w:t>
            </w:r>
          </w:p>
          <w:p w14:paraId="1FC9589D" w14:textId="77777777" w:rsidR="008959EE" w:rsidRPr="000F3C27" w:rsidRDefault="008959EE" w:rsidP="00517EF1">
            <w:pPr>
              <w:jc w:val="center"/>
              <w:rPr>
                <w:rFonts w:asciiTheme="majorHAnsi" w:hAnsiTheme="majorHAnsi"/>
              </w:rPr>
            </w:pPr>
            <w:r w:rsidRPr="000F3C27">
              <w:rPr>
                <w:rFonts w:asciiTheme="majorHAnsi" w:hAnsiTheme="majorHAnsi"/>
                <w:sz w:val="32"/>
                <w:szCs w:val="32"/>
              </w:rPr>
              <w:t>BAC PRO</w:t>
            </w:r>
          </w:p>
        </w:tc>
        <w:tc>
          <w:tcPr>
            <w:tcW w:w="4417" w:type="dxa"/>
            <w:vAlign w:val="center"/>
          </w:tcPr>
          <w:p w14:paraId="0A5949D1" w14:textId="77777777" w:rsidR="008959EE" w:rsidRPr="000F3C27" w:rsidRDefault="008959EE" w:rsidP="00517EF1">
            <w:pPr>
              <w:jc w:val="center"/>
              <w:rPr>
                <w:rFonts w:ascii="Desdemona" w:eastAsia="AppleGothic" w:hAnsi="Desdemona" w:cs="Apple Chancery"/>
                <w:sz w:val="72"/>
                <w:szCs w:val="72"/>
              </w:rPr>
            </w:pPr>
            <w:r>
              <w:rPr>
                <w:rFonts w:ascii="Desdemona" w:eastAsia="AppleGothic" w:hAnsi="Desdemona" w:cs="Apple Chancery"/>
                <w:sz w:val="72"/>
                <w:szCs w:val="72"/>
              </w:rPr>
              <w:t>Maths</w:t>
            </w:r>
          </w:p>
        </w:tc>
        <w:tc>
          <w:tcPr>
            <w:tcW w:w="3033" w:type="dxa"/>
            <w:gridSpan w:val="2"/>
          </w:tcPr>
          <w:p w14:paraId="066F90BB" w14:textId="77777777" w:rsidR="008959EE" w:rsidRDefault="008959EE" w:rsidP="008959EE">
            <w:pPr>
              <w:jc w:val="right"/>
              <w:rPr>
                <w:rFonts w:asciiTheme="majorHAnsi" w:hAnsiTheme="majorHAnsi"/>
                <w:sz w:val="20"/>
                <w:szCs w:val="20"/>
              </w:rPr>
            </w:pPr>
            <w:r>
              <w:rPr>
                <w:rFonts w:asciiTheme="majorHAnsi" w:hAnsiTheme="majorHAnsi"/>
                <w:sz w:val="20"/>
                <w:szCs w:val="20"/>
              </w:rPr>
              <w:t>Statistiques et Probabilités</w:t>
            </w:r>
          </w:p>
          <w:p w14:paraId="010FFF39" w14:textId="77777777" w:rsidR="008959EE" w:rsidRDefault="008959EE" w:rsidP="00517EF1">
            <w:pPr>
              <w:jc w:val="right"/>
              <w:rPr>
                <w:rFonts w:asciiTheme="majorHAnsi" w:hAnsiTheme="majorHAnsi"/>
                <w:sz w:val="20"/>
                <w:szCs w:val="20"/>
              </w:rPr>
            </w:pPr>
            <w:r>
              <w:rPr>
                <w:rFonts w:asciiTheme="majorHAnsi" w:hAnsiTheme="majorHAnsi"/>
                <w:sz w:val="20"/>
                <w:szCs w:val="20"/>
              </w:rPr>
              <w:t>Algèbre – Analyse</w:t>
            </w:r>
          </w:p>
          <w:p w14:paraId="5DBEE467" w14:textId="76830652" w:rsidR="008959EE" w:rsidRDefault="008959EE" w:rsidP="00517EF1">
            <w:pPr>
              <w:jc w:val="right"/>
              <w:rPr>
                <w:rFonts w:asciiTheme="majorHAnsi" w:hAnsiTheme="majorHAnsi"/>
                <w:sz w:val="20"/>
                <w:szCs w:val="20"/>
              </w:rPr>
            </w:pPr>
            <w:r>
              <w:rPr>
                <w:rFonts w:asciiTheme="majorHAnsi" w:hAnsiTheme="majorHAnsi"/>
                <w:sz w:val="20"/>
                <w:szCs w:val="20"/>
              </w:rPr>
              <w:t>Géométrie</w:t>
            </w:r>
          </w:p>
          <w:p w14:paraId="7F4D342F" w14:textId="2F692E36" w:rsidR="008959EE" w:rsidRPr="000F3C27" w:rsidRDefault="00540820" w:rsidP="00540820">
            <w:pPr>
              <w:jc w:val="right"/>
              <w:rPr>
                <w:rFonts w:asciiTheme="majorHAnsi" w:hAnsiTheme="majorHAnsi"/>
                <w:sz w:val="20"/>
                <w:szCs w:val="20"/>
              </w:rPr>
            </w:pPr>
            <w:r>
              <w:rPr>
                <w:rFonts w:asciiTheme="majorHAnsi" w:hAnsiTheme="majorHAnsi"/>
                <w:sz w:val="20"/>
                <w:szCs w:val="20"/>
              </w:rPr>
              <w:t>Algorithmique</w:t>
            </w:r>
          </w:p>
        </w:tc>
        <w:tc>
          <w:tcPr>
            <w:tcW w:w="569" w:type="dxa"/>
          </w:tcPr>
          <w:p w14:paraId="281A9E87" w14:textId="77777777" w:rsidR="008959EE" w:rsidRPr="00540820" w:rsidRDefault="008959EE" w:rsidP="00540820">
            <w:pPr>
              <w:rPr>
                <w:rFonts w:asciiTheme="majorHAnsi" w:hAnsiTheme="majorHAnsi"/>
                <w:sz w:val="18"/>
                <w:szCs w:val="18"/>
              </w:rPr>
            </w:pPr>
            <w:r w:rsidRPr="00540820">
              <w:rPr>
                <w:rFonts w:ascii="Lucida Grande" w:hAnsi="Lucida Grande" w:cs="Lucida Grande"/>
                <w:sz w:val="18"/>
                <w:szCs w:val="18"/>
              </w:rPr>
              <w:t>✓</w:t>
            </w:r>
          </w:p>
          <w:p w14:paraId="20406515" w14:textId="7AEFA7AA" w:rsidR="008959EE" w:rsidRPr="00540820" w:rsidRDefault="008959EE" w:rsidP="00540820">
            <w:pPr>
              <w:rPr>
                <w:rFonts w:asciiTheme="majorHAnsi" w:hAnsiTheme="majorHAnsi"/>
                <w:sz w:val="18"/>
                <w:szCs w:val="18"/>
              </w:rPr>
            </w:pPr>
          </w:p>
          <w:p w14:paraId="5700293B" w14:textId="3C3AAA0E" w:rsidR="00540820" w:rsidRPr="00540820" w:rsidRDefault="00540820" w:rsidP="00540820">
            <w:pPr>
              <w:rPr>
                <w:rFonts w:asciiTheme="majorHAnsi" w:hAnsiTheme="majorHAnsi"/>
                <w:sz w:val="18"/>
                <w:szCs w:val="18"/>
              </w:rPr>
            </w:pPr>
          </w:p>
          <w:p w14:paraId="319AAAF6" w14:textId="531D907F" w:rsidR="00540820" w:rsidRPr="00540820" w:rsidRDefault="00540820" w:rsidP="00540820">
            <w:pPr>
              <w:rPr>
                <w:rFonts w:asciiTheme="majorHAnsi" w:hAnsiTheme="majorHAnsi"/>
                <w:sz w:val="18"/>
                <w:szCs w:val="18"/>
              </w:rPr>
            </w:pPr>
            <w:r w:rsidRPr="00540820">
              <w:rPr>
                <w:rFonts w:ascii="Lucida Grande" w:hAnsi="Lucida Grande" w:cs="Lucida Grande"/>
                <w:sz w:val="18"/>
                <w:szCs w:val="18"/>
              </w:rPr>
              <w:t>✓</w:t>
            </w:r>
          </w:p>
          <w:p w14:paraId="61728768" w14:textId="77777777" w:rsidR="008959EE" w:rsidRPr="000F3C27" w:rsidRDefault="008959EE" w:rsidP="00517EF1">
            <w:pPr>
              <w:rPr>
                <w:rFonts w:asciiTheme="majorHAnsi" w:hAnsiTheme="majorHAnsi"/>
                <w:sz w:val="20"/>
                <w:szCs w:val="20"/>
              </w:rPr>
            </w:pPr>
          </w:p>
        </w:tc>
      </w:tr>
      <w:tr w:rsidR="008959EE" w:rsidRPr="000F3C27" w14:paraId="2EA9B989" w14:textId="77777777" w:rsidTr="00F810BF">
        <w:trPr>
          <w:trHeight w:val="677"/>
        </w:trPr>
        <w:tc>
          <w:tcPr>
            <w:tcW w:w="6998" w:type="dxa"/>
            <w:gridSpan w:val="2"/>
            <w:vAlign w:val="center"/>
          </w:tcPr>
          <w:p w14:paraId="77F70702" w14:textId="77777777" w:rsidR="008959EE" w:rsidRPr="000F3C27" w:rsidRDefault="008959EE" w:rsidP="00517EF1">
            <w:pPr>
              <w:rPr>
                <w:rFonts w:asciiTheme="majorHAnsi" w:hAnsiTheme="majorHAnsi"/>
              </w:rPr>
            </w:pPr>
            <w:r w:rsidRPr="000F3C27">
              <w:rPr>
                <w:rFonts w:asciiTheme="majorHAnsi" w:hAnsiTheme="majorHAnsi"/>
              </w:rPr>
              <w:t>Nom et prénom :</w:t>
            </w:r>
          </w:p>
        </w:tc>
        <w:tc>
          <w:tcPr>
            <w:tcW w:w="3602" w:type="dxa"/>
            <w:gridSpan w:val="3"/>
          </w:tcPr>
          <w:p w14:paraId="5AD4BED4" w14:textId="3F2B62A3" w:rsidR="008959EE" w:rsidRPr="000F3C27" w:rsidRDefault="008959EE" w:rsidP="00517EF1">
            <w:pPr>
              <w:rPr>
                <w:rFonts w:asciiTheme="majorHAnsi" w:hAnsiTheme="majorHAnsi"/>
              </w:rPr>
            </w:pPr>
            <w:proofErr w:type="gramStart"/>
            <w:r w:rsidRPr="000F3C27">
              <w:rPr>
                <w:rFonts w:asciiTheme="majorHAnsi" w:hAnsiTheme="majorHAnsi"/>
              </w:rPr>
              <w:t>Date:</w:t>
            </w:r>
            <w:proofErr w:type="gramEnd"/>
            <w:r w:rsidRPr="000F3C27">
              <w:rPr>
                <w:rFonts w:asciiTheme="majorHAnsi" w:hAnsiTheme="majorHAnsi"/>
              </w:rPr>
              <w:t xml:space="preserve"> </w:t>
            </w:r>
          </w:p>
        </w:tc>
      </w:tr>
      <w:tr w:rsidR="008959EE" w:rsidRPr="000F3C27" w14:paraId="620BD5A5" w14:textId="77777777" w:rsidTr="00AC4F5E">
        <w:trPr>
          <w:trHeight w:val="662"/>
        </w:trPr>
        <w:tc>
          <w:tcPr>
            <w:tcW w:w="10600" w:type="dxa"/>
            <w:gridSpan w:val="5"/>
            <w:vAlign w:val="center"/>
          </w:tcPr>
          <w:p w14:paraId="403F9389" w14:textId="750C9246" w:rsidR="008959EE" w:rsidRPr="000F3C27" w:rsidRDefault="004B05B0" w:rsidP="00517EF1">
            <w:pPr>
              <w:jc w:val="center"/>
              <w:rPr>
                <w:rFonts w:asciiTheme="majorHAnsi" w:hAnsiTheme="majorHAnsi"/>
                <w:b/>
              </w:rPr>
            </w:pPr>
            <w:r>
              <w:rPr>
                <w:rFonts w:asciiTheme="majorHAnsi" w:hAnsiTheme="majorHAnsi"/>
                <w:b/>
              </w:rPr>
              <w:t xml:space="preserve">El </w:t>
            </w:r>
            <w:proofErr w:type="spellStart"/>
            <w:r>
              <w:rPr>
                <w:rFonts w:asciiTheme="majorHAnsi" w:hAnsiTheme="majorHAnsi"/>
                <w:b/>
              </w:rPr>
              <w:t>Polonimo</w:t>
            </w:r>
            <w:proofErr w:type="spellEnd"/>
            <w:r w:rsidR="00106484">
              <w:rPr>
                <w:rFonts w:asciiTheme="majorHAnsi" w:hAnsiTheme="majorHAnsi"/>
                <w:b/>
              </w:rPr>
              <w:t xml:space="preserve"> : </w:t>
            </w:r>
          </w:p>
        </w:tc>
      </w:tr>
      <w:tr w:rsidR="00F810BF" w:rsidRPr="000F3C27" w14:paraId="5FB50A9E" w14:textId="77777777" w:rsidTr="00D20FDA">
        <w:trPr>
          <w:trHeight w:val="662"/>
        </w:trPr>
        <w:tc>
          <w:tcPr>
            <w:tcW w:w="7338" w:type="dxa"/>
            <w:gridSpan w:val="3"/>
            <w:vAlign w:val="center"/>
          </w:tcPr>
          <w:p w14:paraId="7805052F" w14:textId="7126A6BB" w:rsidR="00F810BF" w:rsidRDefault="00F810BF" w:rsidP="00D20FDA">
            <w:pPr>
              <w:pStyle w:val="Paragraphedeliste"/>
              <w:ind w:left="360"/>
              <w:jc w:val="both"/>
              <w:rPr>
                <w:b/>
                <w:i/>
              </w:rPr>
            </w:pPr>
            <w:r>
              <w:rPr>
                <w:b/>
                <w:i/>
              </w:rPr>
              <w:t>Capacités visées :</w:t>
            </w:r>
          </w:p>
          <w:p w14:paraId="72D735F0" w14:textId="77777777" w:rsidR="00D20FDA" w:rsidRDefault="00D20FDA" w:rsidP="00D20FDA">
            <w:pPr>
              <w:pStyle w:val="Paragraphedeliste"/>
              <w:ind w:left="360"/>
              <w:jc w:val="both"/>
              <w:rPr>
                <w:b/>
                <w:i/>
              </w:rPr>
            </w:pPr>
          </w:p>
          <w:p w14:paraId="73A4C63F" w14:textId="77777777" w:rsidR="00F810BF" w:rsidRPr="00D20FDA" w:rsidRDefault="00F810BF" w:rsidP="00D20FDA">
            <w:pPr>
              <w:numPr>
                <w:ilvl w:val="0"/>
                <w:numId w:val="12"/>
              </w:numPr>
              <w:rPr>
                <w:sz w:val="22"/>
                <w:szCs w:val="22"/>
              </w:rPr>
            </w:pPr>
            <w:r w:rsidRPr="00D20FDA">
              <w:rPr>
                <w:sz w:val="22"/>
                <w:szCs w:val="22"/>
              </w:rPr>
              <w:t xml:space="preserve">Expérimenter pour observer la fluctuation des fréquences (jets de dés, lancers de pièces de monnaie…). </w:t>
            </w:r>
          </w:p>
          <w:p w14:paraId="0CEF467C" w14:textId="77777777" w:rsidR="00D20FDA" w:rsidRPr="00D20FDA" w:rsidRDefault="00D20FDA" w:rsidP="00D20FDA">
            <w:pPr>
              <w:numPr>
                <w:ilvl w:val="0"/>
                <w:numId w:val="12"/>
              </w:numPr>
              <w:rPr>
                <w:sz w:val="22"/>
                <w:szCs w:val="22"/>
              </w:rPr>
            </w:pPr>
            <w:r w:rsidRPr="00D20FDA">
              <w:rPr>
                <w:sz w:val="22"/>
                <w:szCs w:val="22"/>
              </w:rPr>
              <w:t xml:space="preserve">Repérer les enchaînements logiques et les traduire en instructions conditionnelles et en boucles. </w:t>
            </w:r>
          </w:p>
          <w:p w14:paraId="099CAB0A" w14:textId="77777777" w:rsidR="00D20FDA" w:rsidRPr="00D20FDA" w:rsidRDefault="00D20FDA" w:rsidP="00D20FDA">
            <w:pPr>
              <w:numPr>
                <w:ilvl w:val="0"/>
                <w:numId w:val="12"/>
              </w:numPr>
              <w:rPr>
                <w:sz w:val="22"/>
                <w:szCs w:val="22"/>
              </w:rPr>
            </w:pPr>
            <w:r w:rsidRPr="00D20FDA">
              <w:rPr>
                <w:sz w:val="22"/>
                <w:szCs w:val="22"/>
              </w:rPr>
              <w:t xml:space="preserve">Réaliser un calcul à l’aide d’une ou de plusieurs variables. </w:t>
            </w:r>
          </w:p>
          <w:p w14:paraId="565DBFF9" w14:textId="6FD43202" w:rsidR="00F810BF" w:rsidRPr="00D20FDA" w:rsidRDefault="00D20FDA" w:rsidP="00D20FDA">
            <w:pPr>
              <w:numPr>
                <w:ilvl w:val="0"/>
                <w:numId w:val="12"/>
              </w:numPr>
              <w:rPr>
                <w:sz w:val="22"/>
                <w:szCs w:val="22"/>
              </w:rPr>
            </w:pPr>
            <w:r w:rsidRPr="00D20FDA">
              <w:rPr>
                <w:sz w:val="22"/>
                <w:szCs w:val="22"/>
              </w:rPr>
              <w:t xml:space="preserve">Comprendre et utiliser des fonctions. </w:t>
            </w:r>
          </w:p>
        </w:tc>
        <w:tc>
          <w:tcPr>
            <w:tcW w:w="3262" w:type="dxa"/>
            <w:gridSpan w:val="2"/>
          </w:tcPr>
          <w:p w14:paraId="034E3065" w14:textId="6FB1043A" w:rsidR="00F810BF" w:rsidRDefault="00F810BF" w:rsidP="00F810BF">
            <w:pPr>
              <w:jc w:val="center"/>
              <w:rPr>
                <w:rFonts w:asciiTheme="majorHAnsi" w:hAnsiTheme="majorHAnsi"/>
                <w:b/>
              </w:rPr>
            </w:pPr>
            <w:r>
              <w:rPr>
                <w:noProof/>
              </w:rPr>
              <w:drawing>
                <wp:inline distT="0" distB="0" distL="0" distR="0" wp14:anchorId="107503F7" wp14:editId="62CDDCF0">
                  <wp:extent cx="463052" cy="295839"/>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7583" t="49601" r="31779" b="26958"/>
                          <a:stretch/>
                        </pic:blipFill>
                        <pic:spPr bwMode="auto">
                          <a:xfrm>
                            <a:off x="0" y="0"/>
                            <a:ext cx="478456" cy="305681"/>
                          </a:xfrm>
                          <a:prstGeom prst="rect">
                            <a:avLst/>
                          </a:prstGeom>
                          <a:ln>
                            <a:noFill/>
                          </a:ln>
                          <a:extLst>
                            <a:ext uri="{53640926-AAD7-44D8-BBD7-CCE9431645EC}">
                              <a14:shadowObscured xmlns:a14="http://schemas.microsoft.com/office/drawing/2010/main"/>
                            </a:ext>
                          </a:extLst>
                        </pic:spPr>
                      </pic:pic>
                    </a:graphicData>
                  </a:graphic>
                </wp:inline>
              </w:drawing>
            </w:r>
          </w:p>
          <w:p w14:paraId="4ECDF923" w14:textId="1AC3D3EF" w:rsidR="00F810BF" w:rsidRDefault="00D20FDA" w:rsidP="00F810BF">
            <w:pPr>
              <w:jc w:val="center"/>
              <w:rPr>
                <w:rFonts w:asciiTheme="majorHAnsi" w:hAnsiTheme="majorHAnsi"/>
                <w:b/>
              </w:rPr>
            </w:pPr>
            <w:r>
              <w:rPr>
                <w:noProof/>
              </w:rPr>
              <w:drawing>
                <wp:anchor distT="0" distB="0" distL="114300" distR="114300" simplePos="0" relativeHeight="251740672" behindDoc="1" locked="0" layoutInCell="1" allowOverlap="1" wp14:anchorId="24A6CCE1" wp14:editId="19973D38">
                  <wp:simplePos x="0" y="0"/>
                  <wp:positionH relativeFrom="column">
                    <wp:posOffset>-16510</wp:posOffset>
                  </wp:positionH>
                  <wp:positionV relativeFrom="paragraph">
                    <wp:posOffset>100965</wp:posOffset>
                  </wp:positionV>
                  <wp:extent cx="558800" cy="580390"/>
                  <wp:effectExtent l="0" t="0" r="0" b="0"/>
                  <wp:wrapTight wrapText="bothSides">
                    <wp:wrapPolygon edited="0">
                      <wp:start x="0" y="0"/>
                      <wp:lineTo x="0" y="20560"/>
                      <wp:lineTo x="20618" y="20560"/>
                      <wp:lineTo x="20618"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2039" t="33124" r="79913" b="52008"/>
                          <a:stretch/>
                        </pic:blipFill>
                        <pic:spPr bwMode="auto">
                          <a:xfrm>
                            <a:off x="0" y="0"/>
                            <a:ext cx="558800" cy="580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2EBC92" w14:textId="1A466CAC" w:rsidR="00F810BF" w:rsidRPr="00F810BF" w:rsidRDefault="00F810BF" w:rsidP="00F810BF">
            <w:pPr>
              <w:rPr>
                <w:rFonts w:asciiTheme="majorHAnsi" w:hAnsiTheme="majorHAnsi"/>
                <w:b/>
                <w:sz w:val="20"/>
                <w:szCs w:val="20"/>
              </w:rPr>
            </w:pPr>
            <w:r w:rsidRPr="00F810BF">
              <w:rPr>
                <w:rFonts w:asciiTheme="majorHAnsi" w:hAnsiTheme="majorHAnsi"/>
                <w:b/>
                <w:sz w:val="20"/>
                <w:szCs w:val="20"/>
              </w:rPr>
              <w:t>Domaine 1 : Informations et données</w:t>
            </w:r>
          </w:p>
          <w:p w14:paraId="43648E84" w14:textId="48EAE817" w:rsidR="00F810BF" w:rsidRPr="00F810BF" w:rsidRDefault="00F810BF" w:rsidP="00F810BF">
            <w:pPr>
              <w:rPr>
                <w:rFonts w:asciiTheme="majorHAnsi" w:hAnsiTheme="majorHAnsi"/>
                <w:sz w:val="20"/>
                <w:szCs w:val="20"/>
              </w:rPr>
            </w:pPr>
            <w:r w:rsidRPr="00F810BF">
              <w:rPr>
                <w:rFonts w:asciiTheme="majorHAnsi" w:hAnsiTheme="majorHAnsi"/>
                <w:sz w:val="20"/>
                <w:szCs w:val="20"/>
              </w:rPr>
              <w:t>1.3 Traiter des données</w:t>
            </w:r>
          </w:p>
          <w:p w14:paraId="657906A4" w14:textId="1EAD15B6" w:rsidR="00F810BF" w:rsidRPr="00F810BF" w:rsidRDefault="00D20FDA" w:rsidP="00F810BF">
            <w:pPr>
              <w:rPr>
                <w:rFonts w:asciiTheme="majorHAnsi" w:hAnsiTheme="majorHAnsi"/>
                <w:sz w:val="20"/>
                <w:szCs w:val="20"/>
              </w:rPr>
            </w:pPr>
            <w:r>
              <w:rPr>
                <w:noProof/>
              </w:rPr>
              <w:drawing>
                <wp:anchor distT="0" distB="0" distL="114300" distR="114300" simplePos="0" relativeHeight="251729408" behindDoc="1" locked="0" layoutInCell="1" allowOverlap="1" wp14:anchorId="4D9DB9F3" wp14:editId="2CB41B30">
                  <wp:simplePos x="0" y="0"/>
                  <wp:positionH relativeFrom="column">
                    <wp:posOffset>8890</wp:posOffset>
                  </wp:positionH>
                  <wp:positionV relativeFrom="paragraph">
                    <wp:posOffset>76835</wp:posOffset>
                  </wp:positionV>
                  <wp:extent cx="590550" cy="577215"/>
                  <wp:effectExtent l="0" t="0" r="0" b="0"/>
                  <wp:wrapTight wrapText="bothSides">
                    <wp:wrapPolygon edited="0">
                      <wp:start x="0" y="0"/>
                      <wp:lineTo x="0" y="20673"/>
                      <wp:lineTo x="20903" y="20673"/>
                      <wp:lineTo x="2090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2039" t="53967" r="79522" b="31374"/>
                          <a:stretch/>
                        </pic:blipFill>
                        <pic:spPr bwMode="auto">
                          <a:xfrm>
                            <a:off x="0" y="0"/>
                            <a:ext cx="590550" cy="577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BAB946" w14:textId="1D8BFE72" w:rsidR="00F810BF" w:rsidRPr="00F810BF" w:rsidRDefault="00F810BF" w:rsidP="00F810BF">
            <w:pPr>
              <w:rPr>
                <w:rFonts w:asciiTheme="majorHAnsi" w:hAnsiTheme="majorHAnsi"/>
                <w:b/>
                <w:sz w:val="20"/>
                <w:szCs w:val="20"/>
              </w:rPr>
            </w:pPr>
            <w:r w:rsidRPr="00F810BF">
              <w:rPr>
                <w:rFonts w:asciiTheme="majorHAnsi" w:hAnsiTheme="majorHAnsi"/>
                <w:b/>
                <w:sz w:val="20"/>
                <w:szCs w:val="20"/>
              </w:rPr>
              <w:t>Domaine 3 : Création de contenus</w:t>
            </w:r>
          </w:p>
          <w:p w14:paraId="6E0C0F54" w14:textId="4178F314" w:rsidR="00F810BF" w:rsidRDefault="00F810BF" w:rsidP="00F810BF">
            <w:pPr>
              <w:rPr>
                <w:rFonts w:asciiTheme="majorHAnsi" w:hAnsiTheme="majorHAnsi"/>
                <w:b/>
              </w:rPr>
            </w:pPr>
            <w:r w:rsidRPr="00F810BF">
              <w:rPr>
                <w:rFonts w:asciiTheme="majorHAnsi" w:hAnsiTheme="majorHAnsi"/>
                <w:sz w:val="20"/>
                <w:szCs w:val="20"/>
              </w:rPr>
              <w:t>3.4 Programmer</w:t>
            </w:r>
          </w:p>
        </w:tc>
      </w:tr>
    </w:tbl>
    <w:p w14:paraId="5F71875C" w14:textId="5BC090E5" w:rsidR="007C576B" w:rsidRDefault="007C576B" w:rsidP="006F33B4">
      <w:pPr>
        <w:pStyle w:val="Paragraphedeliste"/>
        <w:ind w:left="360"/>
        <w:jc w:val="both"/>
        <w:rPr>
          <w:b/>
          <w:i/>
        </w:rPr>
      </w:pPr>
    </w:p>
    <w:p w14:paraId="655BE8A0" w14:textId="705C7070" w:rsidR="007C576B" w:rsidRDefault="007C576B" w:rsidP="006F33B4">
      <w:pPr>
        <w:pStyle w:val="Paragraphedeliste"/>
        <w:ind w:left="360"/>
        <w:jc w:val="both"/>
        <w:rPr>
          <w:b/>
          <w:i/>
        </w:rPr>
      </w:pPr>
    </w:p>
    <w:p w14:paraId="5B948A00" w14:textId="3B6A8386" w:rsidR="00A5482E" w:rsidRPr="00D20FDA" w:rsidRDefault="00A5482E" w:rsidP="00D20FDA">
      <w:pPr>
        <w:rPr>
          <w:b/>
          <w:color w:val="1F497D" w:themeColor="text2"/>
          <w:sz w:val="28"/>
          <w:szCs w:val="28"/>
        </w:rPr>
      </w:pPr>
      <w:r w:rsidRPr="00D20FDA">
        <w:rPr>
          <w:b/>
          <w:color w:val="1F497D" w:themeColor="text2"/>
          <w:sz w:val="28"/>
          <w:szCs w:val="28"/>
        </w:rPr>
        <w:t xml:space="preserve">Situation : </w:t>
      </w:r>
      <w:r w:rsidRPr="00A63ABE">
        <w:rPr>
          <w:b/>
          <w:color w:val="1F497D" w:themeColor="text2"/>
        </w:rPr>
        <w:t xml:space="preserve">Max joue </w:t>
      </w:r>
      <w:r w:rsidR="004B05B0">
        <w:rPr>
          <w:b/>
          <w:color w:val="1F497D" w:themeColor="text2"/>
        </w:rPr>
        <w:t>à un jeu de société</w:t>
      </w:r>
      <w:r w:rsidRPr="00A63ABE">
        <w:rPr>
          <w:b/>
          <w:color w:val="1F497D" w:themeColor="text2"/>
        </w:rPr>
        <w:t xml:space="preserve">. </w:t>
      </w:r>
      <w:r w:rsidR="002C5CEA" w:rsidRPr="00A63ABE">
        <w:rPr>
          <w:b/>
          <w:color w:val="1F497D" w:themeColor="text2"/>
        </w:rPr>
        <w:t>Dans le jeu, il vient d’arriver</w:t>
      </w:r>
      <w:r w:rsidRPr="00A63ABE">
        <w:rPr>
          <w:b/>
          <w:color w:val="1F497D" w:themeColor="text2"/>
        </w:rPr>
        <w:t xml:space="preserve"> en prison. </w:t>
      </w:r>
    </w:p>
    <w:p w14:paraId="6C7F1C21" w14:textId="2D742895" w:rsidR="00A5482E" w:rsidRPr="00A5482E" w:rsidRDefault="00A5482E" w:rsidP="00A5482E"/>
    <w:p w14:paraId="45CF6847" w14:textId="5C1717F8" w:rsidR="00E86DB1" w:rsidRDefault="00000000" w:rsidP="00B767FE">
      <w:pPr>
        <w:ind w:left="705"/>
        <w:rPr>
          <w:b/>
        </w:rPr>
      </w:pPr>
      <w:r>
        <w:rPr>
          <w:b/>
          <w:noProof/>
        </w:rPr>
        <w:pict w14:anchorId="62BDC838">
          <v:rect id="_x0000_s1027" style="position:absolute;left:0;text-align:left;margin-left:-10.45pt;margin-top:12.95pt;width:537.95pt;height:217pt;z-index:-251658241" filled="f"/>
        </w:pict>
      </w:r>
    </w:p>
    <w:p w14:paraId="4B9F0C52" w14:textId="6600472D" w:rsidR="00E86DB1" w:rsidRDefault="00E86DB1" w:rsidP="00E86DB1">
      <w:pPr>
        <w:rPr>
          <w:b/>
        </w:rPr>
      </w:pPr>
    </w:p>
    <w:p w14:paraId="7407CA1C" w14:textId="29BA1D16" w:rsidR="00E86DB1" w:rsidRDefault="00E86DB1" w:rsidP="00B767FE">
      <w:pPr>
        <w:ind w:left="705"/>
        <w:rPr>
          <w:b/>
        </w:rPr>
      </w:pPr>
      <w:r>
        <w:rPr>
          <w:b/>
        </w:rPr>
        <w:t xml:space="preserve">Voici un extrait de la règle du </w:t>
      </w:r>
      <w:r w:rsidR="004B05B0">
        <w:rPr>
          <w:b/>
        </w:rPr>
        <w:t xml:space="preserve">El </w:t>
      </w:r>
      <w:proofErr w:type="spellStart"/>
      <w:r w:rsidR="004B05B0">
        <w:rPr>
          <w:b/>
        </w:rPr>
        <w:t>Polonimo</w:t>
      </w:r>
      <w:proofErr w:type="spellEnd"/>
      <w:r>
        <w:rPr>
          <w:b/>
        </w:rPr>
        <w:t> :</w:t>
      </w:r>
    </w:p>
    <w:p w14:paraId="463A650A" w14:textId="53221DD6" w:rsidR="00E86DB1" w:rsidRPr="00E86DB1" w:rsidRDefault="00E86DB1" w:rsidP="00E86DB1">
      <w:pPr>
        <w:spacing w:before="100" w:beforeAutospacing="1" w:after="100" w:afterAutospacing="1"/>
        <w:outlineLvl w:val="3"/>
        <w:rPr>
          <w:b/>
          <w:bCs/>
        </w:rPr>
      </w:pPr>
      <w:r w:rsidRPr="00E86DB1">
        <w:rPr>
          <w:b/>
          <w:bCs/>
        </w:rPr>
        <w:t>Comment sortir de prison ?</w:t>
      </w:r>
      <w:r>
        <w:rPr>
          <w:b/>
          <w:bCs/>
        </w:rPr>
        <w:t xml:space="preserve"> </w:t>
      </w:r>
      <w:r w:rsidRPr="00E86DB1">
        <w:t>Vous avez trois possibilités :</w:t>
      </w:r>
    </w:p>
    <w:p w14:paraId="49430F1E" w14:textId="4905C4C4" w:rsidR="00E86DB1" w:rsidRPr="00E86DB1" w:rsidRDefault="00E86DB1" w:rsidP="00E86DB1">
      <w:pPr>
        <w:numPr>
          <w:ilvl w:val="0"/>
          <w:numId w:val="12"/>
        </w:numPr>
        <w:spacing w:before="100" w:beforeAutospacing="1" w:after="100" w:afterAutospacing="1"/>
      </w:pPr>
      <w:r w:rsidRPr="00E86DB1">
        <w:rPr>
          <w:b/>
          <w:bCs/>
        </w:rPr>
        <w:t>Payer</w:t>
      </w:r>
      <w:r w:rsidRPr="00E86DB1">
        <w:t xml:space="preserve"> une amende de </w:t>
      </w:r>
      <w:r w:rsidRPr="00E86DB1">
        <w:rPr>
          <w:b/>
          <w:bCs/>
        </w:rPr>
        <w:t>50</w:t>
      </w:r>
      <w:r w:rsidR="004B05B0">
        <w:rPr>
          <w:b/>
          <w:bCs/>
        </w:rPr>
        <w:t xml:space="preserve"> </w:t>
      </w:r>
      <w:proofErr w:type="spellStart"/>
      <w:r w:rsidR="004B05B0">
        <w:rPr>
          <w:b/>
          <w:bCs/>
        </w:rPr>
        <w:t>moliternos</w:t>
      </w:r>
      <w:proofErr w:type="spellEnd"/>
      <w:r w:rsidRPr="00E86DB1">
        <w:t xml:space="preserve"> au début du tour suivant. Vous pouvez alors lancer les dés et bouger votre pion normalement.</w:t>
      </w:r>
    </w:p>
    <w:p w14:paraId="2CA7D914" w14:textId="427C4B9E" w:rsidR="00E86DB1" w:rsidRPr="00E86DB1" w:rsidRDefault="00E86DB1" w:rsidP="00E86DB1">
      <w:pPr>
        <w:numPr>
          <w:ilvl w:val="0"/>
          <w:numId w:val="12"/>
        </w:numPr>
        <w:spacing w:before="100" w:beforeAutospacing="1" w:after="100" w:afterAutospacing="1"/>
      </w:pPr>
      <w:r w:rsidRPr="00E86DB1">
        <w:rPr>
          <w:b/>
          <w:bCs/>
        </w:rPr>
        <w:t>Utiliser une carte</w:t>
      </w:r>
      <w:r w:rsidRPr="00E86DB1">
        <w:t xml:space="preserve"> </w:t>
      </w:r>
      <w:r w:rsidRPr="00E86DB1">
        <w:rPr>
          <w:i/>
          <w:iCs/>
        </w:rPr>
        <w:t>Vous êtes libéré de Prison</w:t>
      </w:r>
      <w:r w:rsidRPr="00E86DB1">
        <w:t xml:space="preserve"> si vous en possédez une. Vous pouvez également en </w:t>
      </w:r>
      <w:r w:rsidR="009E4066">
        <w:t>a</w:t>
      </w:r>
      <w:r w:rsidRPr="00E86DB1">
        <w:t>cheter une à un autre joueur. Une fois utilisée, remettez la carte en-dessous de la pile correspondante, lancez les dés et bougez votre pion.</w:t>
      </w:r>
    </w:p>
    <w:p w14:paraId="3E3F8C50" w14:textId="44FA4077" w:rsidR="00E86DB1" w:rsidRPr="00E86DB1" w:rsidRDefault="00E86DB1" w:rsidP="00E86DB1">
      <w:pPr>
        <w:numPr>
          <w:ilvl w:val="0"/>
          <w:numId w:val="12"/>
        </w:numPr>
        <w:spacing w:before="100" w:beforeAutospacing="1" w:after="100" w:afterAutospacing="1"/>
      </w:pPr>
      <w:r w:rsidRPr="00E86DB1">
        <w:rPr>
          <w:b/>
          <w:bCs/>
        </w:rPr>
        <w:t>Attendre trois tours</w:t>
      </w:r>
      <w:r w:rsidRPr="00E86DB1">
        <w:t xml:space="preserve"> en lançant les dés à chaque tour pour essayer de faire un double. Si vous faites un double, sortez de prison en utilisant le lancer de dés pour avancer. Si, après les trois tours, vous n'avez pas fait de double, payez 50</w:t>
      </w:r>
      <w:r w:rsidR="004B05B0">
        <w:t xml:space="preserve"> </w:t>
      </w:r>
      <w:proofErr w:type="spellStart"/>
      <w:r w:rsidR="004B05B0">
        <w:t>moliternos</w:t>
      </w:r>
      <w:proofErr w:type="spellEnd"/>
      <w:r w:rsidRPr="00E86DB1">
        <w:t xml:space="preserve"> à la banque et bougez votre pion suivant votre lancer de dés.</w:t>
      </w:r>
    </w:p>
    <w:p w14:paraId="3FD7F173" w14:textId="77777777" w:rsidR="00E86DB1" w:rsidRDefault="00E86DB1" w:rsidP="00B767FE">
      <w:pPr>
        <w:ind w:left="705"/>
        <w:rPr>
          <w:b/>
        </w:rPr>
      </w:pPr>
    </w:p>
    <w:p w14:paraId="484073BC" w14:textId="1B247E8D" w:rsidR="002C5CEA" w:rsidRPr="00D20FDA" w:rsidRDefault="009E4066" w:rsidP="009E4066">
      <w:r w:rsidRPr="00D20FDA">
        <w:t>Max n’a pas de carte et ne veut pas payer 50</w:t>
      </w:r>
      <w:r w:rsidR="004B05B0">
        <w:t xml:space="preserve"> moliternos</w:t>
      </w:r>
      <w:r w:rsidRPr="00D20FDA">
        <w:t>.</w:t>
      </w:r>
    </w:p>
    <w:p w14:paraId="1E8D7253" w14:textId="1616764C" w:rsidR="009E4066" w:rsidRDefault="009E4066" w:rsidP="00B767FE">
      <w:pPr>
        <w:ind w:left="705"/>
        <w:rPr>
          <w:b/>
        </w:rPr>
      </w:pPr>
    </w:p>
    <w:p w14:paraId="2A1FAF3A" w14:textId="6441A8E4" w:rsidR="002C5CEA" w:rsidRDefault="002C5CEA" w:rsidP="00B767FE">
      <w:pPr>
        <w:ind w:left="705"/>
        <w:rPr>
          <w:b/>
        </w:rPr>
      </w:pPr>
      <w:r>
        <w:rPr>
          <w:b/>
        </w:rPr>
        <w:t xml:space="preserve">Questions : </w:t>
      </w:r>
      <w:r>
        <w:rPr>
          <w:b/>
        </w:rPr>
        <w:tab/>
      </w:r>
    </w:p>
    <w:p w14:paraId="63672109" w14:textId="0FA54EDA" w:rsidR="00A5482E" w:rsidRPr="00A5482E" w:rsidRDefault="00A5482E" w:rsidP="00B767FE">
      <w:pPr>
        <w:ind w:left="705"/>
        <w:rPr>
          <w:b/>
        </w:rPr>
      </w:pPr>
      <w:r w:rsidRPr="00A5482E">
        <w:rPr>
          <w:b/>
        </w:rPr>
        <w:t xml:space="preserve">A-t-il une chance de sortir </w:t>
      </w:r>
      <w:r w:rsidR="009E4066">
        <w:rPr>
          <w:b/>
        </w:rPr>
        <w:t>de prison</w:t>
      </w:r>
      <w:r w:rsidR="002C5CEA">
        <w:rPr>
          <w:b/>
        </w:rPr>
        <w:t xml:space="preserve"> sans payer</w:t>
      </w:r>
      <w:r w:rsidRPr="00A5482E">
        <w:rPr>
          <w:b/>
        </w:rPr>
        <w:t> ?</w:t>
      </w:r>
    </w:p>
    <w:p w14:paraId="066B4AA3" w14:textId="0011A80A" w:rsidR="00A5482E" w:rsidRDefault="00A5482E" w:rsidP="002C5CEA">
      <w:pPr>
        <w:ind w:firstLine="705"/>
      </w:pPr>
      <w:r w:rsidRPr="00A5482E">
        <w:rPr>
          <w:b/>
        </w:rPr>
        <w:t>Combien de fois, en moyenne, faut-il lancer les dés pour faire un double ?</w:t>
      </w:r>
      <w:r w:rsidRPr="00A5482E">
        <w:t xml:space="preserve"> </w:t>
      </w:r>
    </w:p>
    <w:p w14:paraId="1F47808A" w14:textId="7EC98291" w:rsidR="002C5CEA" w:rsidRDefault="00105B20" w:rsidP="002C5CEA">
      <w:r>
        <w:rPr>
          <w:b/>
          <w:noProof/>
        </w:rPr>
        <w:drawing>
          <wp:anchor distT="0" distB="0" distL="114300" distR="114300" simplePos="0" relativeHeight="251753984" behindDoc="1" locked="0" layoutInCell="1" allowOverlap="1" wp14:anchorId="395E9BBC" wp14:editId="72953125">
            <wp:simplePos x="0" y="0"/>
            <wp:positionH relativeFrom="column">
              <wp:posOffset>5187950</wp:posOffset>
            </wp:positionH>
            <wp:positionV relativeFrom="paragraph">
              <wp:posOffset>77470</wp:posOffset>
            </wp:positionV>
            <wp:extent cx="1187450" cy="514350"/>
            <wp:effectExtent l="0" t="0" r="0" b="0"/>
            <wp:wrapTight wrapText="bothSides">
              <wp:wrapPolygon edited="0">
                <wp:start x="0" y="0"/>
                <wp:lineTo x="0" y="20800"/>
                <wp:lineTo x="21138" y="20800"/>
                <wp:lineTo x="21138" y="0"/>
                <wp:lineTo x="0" y="0"/>
              </wp:wrapPolygon>
            </wp:wrapTight>
            <wp:docPr id="8" name="Image 8" descr="C:\Users\fhodebert\AppData\Local\Microsoft\Windows\INetCache\Content.MSO\8C755EA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hodebert\AppData\Local\Microsoft\Windows\INetCache\Content.MSO\8C755EAA.tmp"/>
                    <pic:cNvPicPr>
                      <a:picLocks noChangeAspect="1" noChangeArrowheads="1"/>
                    </pic:cNvPicPr>
                  </pic:nvPicPr>
                  <pic:blipFill rotWithShape="1">
                    <a:blip r:embed="rId10">
                      <a:extLst>
                        <a:ext uri="{28A0092B-C50C-407E-A947-70E740481C1C}">
                          <a14:useLocalDpi xmlns:a14="http://schemas.microsoft.com/office/drawing/2010/main" val="0"/>
                        </a:ext>
                      </a:extLst>
                    </a:blip>
                    <a:srcRect l="41580"/>
                    <a:stretch/>
                  </pic:blipFill>
                  <pic:spPr bwMode="auto">
                    <a:xfrm>
                      <a:off x="0" y="0"/>
                      <a:ext cx="1187450" cy="51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D1D260" w14:textId="7E09E38D" w:rsidR="002C5CEA" w:rsidRDefault="002C5CEA" w:rsidP="002C5CEA">
      <w:r>
        <w:t>Le professeur fourni</w:t>
      </w:r>
      <w:r w:rsidR="00521B9C">
        <w:t>t</w:t>
      </w:r>
      <w:r>
        <w:t xml:space="preserve"> 2 dés équilibrés. </w:t>
      </w:r>
    </w:p>
    <w:p w14:paraId="13D9935A" w14:textId="1CF68FE8" w:rsidR="00D20FDA" w:rsidRDefault="00D20FDA" w:rsidP="002C5CEA"/>
    <w:p w14:paraId="76722BCA" w14:textId="6438B657" w:rsidR="00D20FDA" w:rsidRDefault="00585255" w:rsidP="002C5CEA">
      <w:r>
        <w:t>1.</w:t>
      </w:r>
      <w:r w:rsidR="00D20FDA">
        <w:t xml:space="preserve">Quel est votre avis sur </w:t>
      </w:r>
      <w:r w:rsidR="00F23FBC">
        <w:t>la</w:t>
      </w:r>
      <w:r w:rsidR="00D20FDA">
        <w:t xml:space="preserve"> situation ?</w:t>
      </w:r>
    </w:p>
    <w:p w14:paraId="41D5BEC3" w14:textId="40040652" w:rsidR="00D20FDA" w:rsidRDefault="00D20FDA" w:rsidP="002C5CEA"/>
    <w:p w14:paraId="00D59070" w14:textId="33CCC63C" w:rsidR="00D20FDA" w:rsidRDefault="00517EF1" w:rsidP="002C5CEA">
      <w:r>
        <w:t>…………………………………………………………………………………………………………</w:t>
      </w:r>
    </w:p>
    <w:p w14:paraId="51DDB4ED" w14:textId="5BC89291" w:rsidR="00517EF1" w:rsidRDefault="00517EF1" w:rsidP="002C5CEA"/>
    <w:p w14:paraId="38ABA290" w14:textId="57AA0945" w:rsidR="00517EF1" w:rsidRDefault="00517EF1" w:rsidP="002C5CEA">
      <w:r>
        <w:t>………………………………………………………………………………………………………….</w:t>
      </w:r>
    </w:p>
    <w:p w14:paraId="23B3A0E5" w14:textId="1AB59B4A" w:rsidR="002C5CEA" w:rsidRPr="002C5CEA" w:rsidRDefault="002C5CEA" w:rsidP="002C5CEA">
      <w:pPr>
        <w:rPr>
          <w:b/>
        </w:rPr>
      </w:pPr>
      <w:r w:rsidRPr="002C5CEA">
        <w:rPr>
          <w:b/>
        </w:rPr>
        <w:t>Etape 1 : S’APPROPRIER</w:t>
      </w:r>
    </w:p>
    <w:p w14:paraId="0727353E" w14:textId="74E13C51" w:rsidR="002C5CEA" w:rsidRDefault="00585255" w:rsidP="002C5CEA">
      <w:r>
        <w:lastRenderedPageBreak/>
        <w:t>2.</w:t>
      </w:r>
      <w:r w:rsidR="002C5CEA">
        <w:t xml:space="preserve">Réaliser une première fois l’expérience </w:t>
      </w:r>
      <w:r w:rsidR="00517EF1">
        <w:t>décrite</w:t>
      </w:r>
      <w:r w:rsidR="002C5CEA">
        <w:t xml:space="preserve"> dans la situation. A la place de Max, seriez-vous sorti de prison ?</w:t>
      </w:r>
      <w:r w:rsidR="00517EF1">
        <w:t xml:space="preserve"> </w:t>
      </w:r>
      <w:r w:rsidR="002C5CEA">
        <w:t>Racontez, à l’écrit</w:t>
      </w:r>
      <w:r w:rsidR="00517EF1">
        <w:t>,</w:t>
      </w:r>
      <w:r w:rsidR="002C5CEA">
        <w:t xml:space="preserve"> votre expérience et vo</w:t>
      </w:r>
      <w:r w:rsidR="00517EF1">
        <w:t>s</w:t>
      </w:r>
      <w:r w:rsidR="002C5CEA">
        <w:t xml:space="preserve"> résultat</w:t>
      </w:r>
      <w:r w:rsidR="00517EF1">
        <w:t>s</w:t>
      </w:r>
      <w:r w:rsidR="002C5CEA">
        <w:t>.</w:t>
      </w:r>
    </w:p>
    <w:p w14:paraId="3AEEF15A" w14:textId="7BADD7B1" w:rsidR="002C5CEA" w:rsidRDefault="002C5CEA" w:rsidP="002C5CEA"/>
    <w:p w14:paraId="48E5584B" w14:textId="77777777" w:rsidR="00517EF1" w:rsidRDefault="00517EF1" w:rsidP="00517EF1">
      <w:r>
        <w:t>…………………………………………………………………………………………………………</w:t>
      </w:r>
    </w:p>
    <w:p w14:paraId="2179147B" w14:textId="77777777" w:rsidR="00517EF1" w:rsidRDefault="00517EF1" w:rsidP="00517EF1"/>
    <w:p w14:paraId="3D13875A" w14:textId="77777777" w:rsidR="00517EF1" w:rsidRDefault="00517EF1" w:rsidP="00517EF1">
      <w:r>
        <w:t>………………………………………………………………………………………………………….</w:t>
      </w:r>
    </w:p>
    <w:p w14:paraId="323076CC" w14:textId="313C6B47" w:rsidR="002C5CEA" w:rsidRDefault="002C5CEA" w:rsidP="002C5CEA"/>
    <w:p w14:paraId="04380C3B" w14:textId="77777777" w:rsidR="00517EF1" w:rsidRDefault="00517EF1" w:rsidP="00517EF1">
      <w:r>
        <w:t>…………………………………………………………………………………………………………</w:t>
      </w:r>
    </w:p>
    <w:p w14:paraId="7539E5B5" w14:textId="77777777" w:rsidR="00517EF1" w:rsidRDefault="00517EF1" w:rsidP="00517EF1"/>
    <w:p w14:paraId="492E4C63" w14:textId="77777777" w:rsidR="00517EF1" w:rsidRDefault="00517EF1" w:rsidP="00517EF1">
      <w:r>
        <w:t>………………………………………………………………………………………………………….</w:t>
      </w:r>
    </w:p>
    <w:p w14:paraId="6C536F2B" w14:textId="57DCAE45" w:rsidR="009E4066" w:rsidRDefault="009E4066" w:rsidP="002C5CEA"/>
    <w:p w14:paraId="45D8047B" w14:textId="17577ED9" w:rsidR="002C5CEA" w:rsidRPr="00E86DB1" w:rsidRDefault="002C5CEA" w:rsidP="002C5CEA">
      <w:pPr>
        <w:rPr>
          <w:b/>
        </w:rPr>
      </w:pPr>
      <w:r w:rsidRPr="00E86DB1">
        <w:rPr>
          <w:b/>
        </w:rPr>
        <w:t>Etape 2 : ANALYSER</w:t>
      </w:r>
    </w:p>
    <w:p w14:paraId="12AA0940" w14:textId="7D8C089D" w:rsidR="002C5CEA" w:rsidRDefault="00585255" w:rsidP="002C5CEA">
      <w:r>
        <w:t>3.</w:t>
      </w:r>
      <w:r w:rsidR="00E86DB1">
        <w:t>Combien d’élèves ont réalisé cette expérience dans la classe ? Taille de l’échantillon : ……………………</w:t>
      </w:r>
    </w:p>
    <w:p w14:paraId="44473A11" w14:textId="7B8B7B02" w:rsidR="00E86DB1" w:rsidRDefault="00E86DB1" w:rsidP="002C5CEA"/>
    <w:p w14:paraId="30FAFDF4" w14:textId="4E67DE1E" w:rsidR="00E86DB1" w:rsidRDefault="00585255" w:rsidP="002C5CEA">
      <w:r>
        <w:t>4.</w:t>
      </w:r>
      <w:r w:rsidR="00E86DB1">
        <w:t>Combien d’élèves seraient sortis de prison à la place de Max ? ………………..</w:t>
      </w:r>
    </w:p>
    <w:p w14:paraId="4652F8F7" w14:textId="7825F9C3" w:rsidR="00E86DB1" w:rsidRDefault="00E86DB1" w:rsidP="002C5CEA"/>
    <w:p w14:paraId="63EBAC78" w14:textId="62C026D0" w:rsidR="00E86DB1" w:rsidRDefault="00585255" w:rsidP="002C5CEA">
      <w:r>
        <w:t>5.</w:t>
      </w:r>
      <w:r w:rsidR="00E86DB1">
        <w:t>Quelle est, en pourcentage, la fréquence d’expériences qui ont permis de sortir de prison en faisant un double</w:t>
      </w:r>
      <w:r w:rsidR="009E4066">
        <w:t> ?</w:t>
      </w:r>
    </w:p>
    <w:p w14:paraId="0CBD6E82" w14:textId="77777777" w:rsidR="00517EF1" w:rsidRDefault="00517EF1" w:rsidP="002C5CEA"/>
    <w:p w14:paraId="66BFC27B" w14:textId="77777777" w:rsidR="00517EF1" w:rsidRDefault="00517EF1" w:rsidP="00517EF1">
      <w:r>
        <w:t>…………………………………………………………………………………………………………</w:t>
      </w:r>
    </w:p>
    <w:p w14:paraId="6594C4D8" w14:textId="77777777" w:rsidR="00517EF1" w:rsidRDefault="00517EF1" w:rsidP="00517EF1"/>
    <w:p w14:paraId="17507C58" w14:textId="77777777" w:rsidR="00517EF1" w:rsidRDefault="00517EF1" w:rsidP="00517EF1">
      <w:r>
        <w:t>………………………………………………………………………………………………………….</w:t>
      </w:r>
    </w:p>
    <w:p w14:paraId="4B9406CF" w14:textId="5A451C89" w:rsidR="009E4066" w:rsidRDefault="009E4066" w:rsidP="002C5CEA"/>
    <w:p w14:paraId="34882C1F" w14:textId="7990026D" w:rsidR="00517EF1" w:rsidRDefault="00517EF1" w:rsidP="00517EF1">
      <w:r>
        <w:t>…………………………………………………………………………………………………………</w:t>
      </w:r>
    </w:p>
    <w:p w14:paraId="24BA10ED" w14:textId="11281B5C" w:rsidR="00054D33" w:rsidRDefault="00054D33" w:rsidP="00517EF1"/>
    <w:p w14:paraId="2EDAB4F5" w14:textId="61C58FAF" w:rsidR="00054D33" w:rsidRPr="00A5482E" w:rsidRDefault="00054D33" w:rsidP="00054D33">
      <w:pPr>
        <w:rPr>
          <w:b/>
        </w:rPr>
      </w:pPr>
      <w:r>
        <w:t xml:space="preserve">6.Répondre à la première question : </w:t>
      </w:r>
      <w:r w:rsidRPr="00A5482E">
        <w:rPr>
          <w:b/>
        </w:rPr>
        <w:t xml:space="preserve">A-t-il une chance de sortir </w:t>
      </w:r>
      <w:r>
        <w:rPr>
          <w:b/>
        </w:rPr>
        <w:t>de prison sans payer</w:t>
      </w:r>
      <w:r w:rsidRPr="00A5482E">
        <w:rPr>
          <w:b/>
        </w:rPr>
        <w:t> ?</w:t>
      </w:r>
    </w:p>
    <w:p w14:paraId="4AAE41EF" w14:textId="307FB8A1" w:rsidR="00054D33" w:rsidRDefault="00054D33" w:rsidP="00517EF1"/>
    <w:p w14:paraId="47F675C6" w14:textId="77777777" w:rsidR="00054D33" w:rsidRDefault="00054D33" w:rsidP="00054D33">
      <w:r>
        <w:t>…………………………………………………………………………………………………………</w:t>
      </w:r>
    </w:p>
    <w:p w14:paraId="5510FA54" w14:textId="77777777" w:rsidR="00054D33" w:rsidRDefault="00054D33" w:rsidP="00054D33"/>
    <w:p w14:paraId="07605AB6" w14:textId="77777777" w:rsidR="00054D33" w:rsidRDefault="00054D33" w:rsidP="00054D33">
      <w:r>
        <w:t>………………………………………………………………………………………………………….</w:t>
      </w:r>
    </w:p>
    <w:p w14:paraId="0A86FA33" w14:textId="7DA4DBC1" w:rsidR="009E4066" w:rsidRDefault="00AC07DE" w:rsidP="002C5CEA">
      <w:r>
        <w:rPr>
          <w:noProof/>
        </w:rPr>
        <w:drawing>
          <wp:anchor distT="0" distB="0" distL="114300" distR="114300" simplePos="0" relativeHeight="251654656" behindDoc="1" locked="0" layoutInCell="1" allowOverlap="1" wp14:anchorId="3113C71F" wp14:editId="69D29313">
            <wp:simplePos x="0" y="0"/>
            <wp:positionH relativeFrom="column">
              <wp:posOffset>5638800</wp:posOffset>
            </wp:positionH>
            <wp:positionV relativeFrom="paragraph">
              <wp:posOffset>140970</wp:posOffset>
            </wp:positionV>
            <wp:extent cx="830580" cy="797560"/>
            <wp:effectExtent l="0" t="0" r="0" b="0"/>
            <wp:wrapTight wrapText="bothSides">
              <wp:wrapPolygon edited="0">
                <wp:start x="0" y="0"/>
                <wp:lineTo x="0" y="21153"/>
                <wp:lineTo x="21303" y="21153"/>
                <wp:lineTo x="21303"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0957" t="58603" r="62068" b="29506"/>
                    <a:stretch/>
                  </pic:blipFill>
                  <pic:spPr bwMode="auto">
                    <a:xfrm>
                      <a:off x="0" y="0"/>
                      <a:ext cx="830580" cy="7975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E07596" w14:textId="3369D1DD" w:rsidR="006F33B4" w:rsidRPr="00517EF1" w:rsidRDefault="00517EF1" w:rsidP="009E4066">
      <w:pPr>
        <w:rPr>
          <w:b/>
        </w:rPr>
      </w:pPr>
      <w:r w:rsidRPr="00517EF1">
        <w:rPr>
          <w:b/>
        </w:rPr>
        <w:t xml:space="preserve">Etape </w:t>
      </w:r>
      <w:r w:rsidR="00054D33">
        <w:rPr>
          <w:b/>
        </w:rPr>
        <w:t>3</w:t>
      </w:r>
      <w:r w:rsidRPr="00517EF1">
        <w:rPr>
          <w:b/>
        </w:rPr>
        <w:t> : E</w:t>
      </w:r>
      <w:r>
        <w:rPr>
          <w:b/>
        </w:rPr>
        <w:t>XPERIMENTER</w:t>
      </w:r>
      <w:r w:rsidRPr="00517EF1">
        <w:rPr>
          <w:b/>
        </w:rPr>
        <w:t xml:space="preserve"> à l’aide d’un algorithme.</w:t>
      </w:r>
    </w:p>
    <w:p w14:paraId="5C565A07" w14:textId="6C0C4544" w:rsidR="00517EF1" w:rsidRDefault="00517EF1" w:rsidP="009E4066">
      <w:r>
        <w:t>Sur la plateforme CAPYTALE, cliquer sur l’icône « accéder à vos activités ».</w:t>
      </w:r>
    </w:p>
    <w:p w14:paraId="2DCA3DA3" w14:textId="6A226562" w:rsidR="00517EF1" w:rsidRDefault="00D610D1" w:rsidP="009E4066">
      <w:r>
        <w:rPr>
          <w:noProof/>
        </w:rPr>
        <w:drawing>
          <wp:anchor distT="0" distB="0" distL="114300" distR="114300" simplePos="0" relativeHeight="251759104" behindDoc="1" locked="0" layoutInCell="1" allowOverlap="1" wp14:anchorId="0BAFF0DF" wp14:editId="7198CC56">
            <wp:simplePos x="0" y="0"/>
            <wp:positionH relativeFrom="column">
              <wp:posOffset>-19050</wp:posOffset>
            </wp:positionH>
            <wp:positionV relativeFrom="paragraph">
              <wp:posOffset>178435</wp:posOffset>
            </wp:positionV>
            <wp:extent cx="2000250" cy="531495"/>
            <wp:effectExtent l="0" t="0" r="0" b="0"/>
            <wp:wrapTight wrapText="bothSides">
              <wp:wrapPolygon edited="0">
                <wp:start x="0" y="0"/>
                <wp:lineTo x="0" y="20903"/>
                <wp:lineTo x="21394" y="20903"/>
                <wp:lineTo x="21394"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924" t="23951" r="54901" b="57533"/>
                    <a:stretch/>
                  </pic:blipFill>
                  <pic:spPr bwMode="auto">
                    <a:xfrm>
                      <a:off x="0" y="0"/>
                      <a:ext cx="2000250" cy="531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F92140" w14:textId="126C5E43" w:rsidR="00D610D1" w:rsidRDefault="00D610D1" w:rsidP="009E4066">
      <w:pPr>
        <w:rPr>
          <w:sz w:val="28"/>
          <w:szCs w:val="28"/>
        </w:rPr>
      </w:pPr>
      <w:r>
        <w:t xml:space="preserve">Entrer le code </w:t>
      </w:r>
      <w:r w:rsidRPr="00D610D1">
        <w:rPr>
          <w:b/>
          <w:sz w:val="32"/>
          <w:szCs w:val="32"/>
        </w:rPr>
        <w:t xml:space="preserve">f414-1434831 </w:t>
      </w:r>
      <w:r w:rsidRPr="00D610D1">
        <w:rPr>
          <w:sz w:val="28"/>
          <w:szCs w:val="28"/>
        </w:rPr>
        <w:t xml:space="preserve">pour accéder à l’activité </w:t>
      </w:r>
      <w:r w:rsidR="00804E07">
        <w:rPr>
          <w:sz w:val="28"/>
          <w:szCs w:val="28"/>
        </w:rPr>
        <w:t>El Polonimo</w:t>
      </w:r>
      <w:r>
        <w:rPr>
          <w:sz w:val="28"/>
          <w:szCs w:val="28"/>
        </w:rPr>
        <w:t>, puis cliquer sur « Go ! ».</w:t>
      </w:r>
    </w:p>
    <w:p w14:paraId="0C5283BD" w14:textId="612C9D65" w:rsidR="00D610D1" w:rsidRDefault="00EF6700" w:rsidP="009E4066">
      <w:r>
        <w:rPr>
          <w:noProof/>
        </w:rPr>
        <w:drawing>
          <wp:anchor distT="0" distB="0" distL="114300" distR="114300" simplePos="0" relativeHeight="251657728" behindDoc="1" locked="0" layoutInCell="1" allowOverlap="1" wp14:anchorId="1CB4894B" wp14:editId="43F2AE1C">
            <wp:simplePos x="0" y="0"/>
            <wp:positionH relativeFrom="column">
              <wp:posOffset>3505835</wp:posOffset>
            </wp:positionH>
            <wp:positionV relativeFrom="paragraph">
              <wp:posOffset>100965</wp:posOffset>
            </wp:positionV>
            <wp:extent cx="929005" cy="425450"/>
            <wp:effectExtent l="0" t="0" r="0" b="0"/>
            <wp:wrapTight wrapText="bothSides">
              <wp:wrapPolygon edited="0">
                <wp:start x="0" y="0"/>
                <wp:lineTo x="0" y="20310"/>
                <wp:lineTo x="21260" y="20310"/>
                <wp:lineTo x="21260"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204" t="88160" r="83917" b="2158"/>
                    <a:stretch/>
                  </pic:blipFill>
                  <pic:spPr bwMode="auto">
                    <a:xfrm>
                      <a:off x="0" y="0"/>
                      <a:ext cx="929005" cy="425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8AAFC5" w14:textId="1D820FDA" w:rsidR="00D610D1" w:rsidRDefault="00D610D1" w:rsidP="009E4066">
      <w:r>
        <w:t>Cliquer sur le bouton Exécuter, en bas, à gauche de la fenêtre. Vous êtes prêt !</w:t>
      </w:r>
    </w:p>
    <w:p w14:paraId="21A6E707" w14:textId="1AF9C04D" w:rsidR="00D610D1" w:rsidRDefault="00D610D1" w:rsidP="009E4066"/>
    <w:p w14:paraId="3A75F3ED" w14:textId="65BC7280" w:rsidR="00A5482E" w:rsidRDefault="00585255" w:rsidP="00A5482E">
      <w:pPr>
        <w:ind w:left="142"/>
      </w:pPr>
      <w:r>
        <w:t>8.</w:t>
      </w:r>
      <w:r w:rsidR="00D610D1">
        <w:t>Appeler</w:t>
      </w:r>
      <w:r w:rsidR="00145919">
        <w:t xml:space="preserve"> </w:t>
      </w:r>
      <w:r w:rsidR="00C13DA1">
        <w:t>la fonction</w:t>
      </w:r>
      <w:r w:rsidR="00106484">
        <w:t xml:space="preserve"> </w:t>
      </w:r>
      <w:r w:rsidR="00C13DA1">
        <w:t>« </w:t>
      </w:r>
      <w:proofErr w:type="gramStart"/>
      <w:r w:rsidR="00106484" w:rsidRPr="00AC4F5E">
        <w:rPr>
          <w:b/>
        </w:rPr>
        <w:t>double( )</w:t>
      </w:r>
      <w:proofErr w:type="gramEnd"/>
      <w:r w:rsidR="00C13DA1">
        <w:t> »</w:t>
      </w:r>
      <w:r w:rsidR="00106484">
        <w:t xml:space="preserve"> plusieurs fois</w:t>
      </w:r>
      <w:r w:rsidR="00D610D1">
        <w:t xml:space="preserve"> dans la console</w:t>
      </w:r>
      <w:r w:rsidR="00106484">
        <w:t>. Que</w:t>
      </w:r>
      <w:r w:rsidR="006F33B4">
        <w:t xml:space="preserve">l est le rôle de cette fonction </w:t>
      </w:r>
      <w:r w:rsidR="00145919">
        <w:t>?</w:t>
      </w:r>
    </w:p>
    <w:p w14:paraId="5A1BAA55" w14:textId="77777777" w:rsidR="00145919" w:rsidRDefault="00145919" w:rsidP="00A5482E">
      <w:pPr>
        <w:ind w:left="142"/>
        <w:rPr>
          <w:b/>
        </w:rPr>
      </w:pPr>
    </w:p>
    <w:p w14:paraId="037E0308" w14:textId="77777777" w:rsidR="00C13DA1" w:rsidRPr="00C13DA1" w:rsidRDefault="00C13DA1" w:rsidP="00C13DA1">
      <w:r w:rsidRPr="00C13DA1">
        <w:t>…………………………………………………………………………………………………………………</w:t>
      </w:r>
    </w:p>
    <w:p w14:paraId="2471C4A9" w14:textId="77777777" w:rsidR="00D610D1" w:rsidRDefault="00D610D1" w:rsidP="00A5482E">
      <w:pPr>
        <w:ind w:left="142"/>
      </w:pPr>
    </w:p>
    <w:p w14:paraId="51243F13" w14:textId="779510F5" w:rsidR="00896F43" w:rsidRDefault="00054D33" w:rsidP="00A5482E">
      <w:pPr>
        <w:ind w:left="142"/>
      </w:pPr>
      <w:r>
        <w:t xml:space="preserve">La fonction </w:t>
      </w:r>
      <w:r w:rsidR="00C13DA1">
        <w:t>« </w:t>
      </w:r>
      <w:proofErr w:type="spellStart"/>
      <w:proofErr w:type="gramStart"/>
      <w:r w:rsidRPr="00054D33">
        <w:rPr>
          <w:b/>
        </w:rPr>
        <w:t>nb</w:t>
      </w:r>
      <w:r>
        <w:rPr>
          <w:b/>
        </w:rPr>
        <w:t>tirage</w:t>
      </w:r>
      <w:proofErr w:type="spellEnd"/>
      <w:r w:rsidR="00896F43" w:rsidRPr="00AC4F5E">
        <w:rPr>
          <w:b/>
        </w:rPr>
        <w:t>(</w:t>
      </w:r>
      <w:r>
        <w:rPr>
          <w:b/>
        </w:rPr>
        <w:t xml:space="preserve"> </w:t>
      </w:r>
      <w:r w:rsidR="00896F43" w:rsidRPr="00AC4F5E">
        <w:rPr>
          <w:b/>
        </w:rPr>
        <w:t>)</w:t>
      </w:r>
      <w:proofErr w:type="gramEnd"/>
      <w:r w:rsidR="00C13DA1">
        <w:t> »</w:t>
      </w:r>
      <w:r w:rsidR="00106484" w:rsidRPr="00106484">
        <w:t xml:space="preserve"> </w:t>
      </w:r>
      <w:r w:rsidR="00C13DA1">
        <w:t>r</w:t>
      </w:r>
      <w:r w:rsidR="00106484" w:rsidRPr="00106484">
        <w:t xml:space="preserve">éalise l’expérience suivante : </w:t>
      </w:r>
      <w:r>
        <w:t>elle simule le lancer de</w:t>
      </w:r>
      <w:r w:rsidR="00106484" w:rsidRPr="00106484">
        <w:t xml:space="preserve"> deux dés jusqu’à faire un double et </w:t>
      </w:r>
      <w:r>
        <w:t>elle</w:t>
      </w:r>
      <w:r w:rsidR="00106484" w:rsidRPr="00106484">
        <w:t xml:space="preserve"> compte le nombre </w:t>
      </w:r>
      <w:r>
        <w:t>de lancers</w:t>
      </w:r>
      <w:r w:rsidR="00106484" w:rsidRPr="00106484">
        <w:t>.</w:t>
      </w:r>
    </w:p>
    <w:p w14:paraId="7CDE6978" w14:textId="7FB05DC9" w:rsidR="00106484" w:rsidRPr="00106484" w:rsidRDefault="000534FA" w:rsidP="00106484">
      <w:r>
        <w:t>9.</w:t>
      </w:r>
      <w:r w:rsidR="00106484" w:rsidRPr="00106484">
        <w:t xml:space="preserve">Exécuter </w:t>
      </w:r>
      <w:r w:rsidR="00C13DA1">
        <w:t>la fonction « </w:t>
      </w:r>
      <w:proofErr w:type="spellStart"/>
      <w:proofErr w:type="gramStart"/>
      <w:r w:rsidR="00C13DA1" w:rsidRPr="00C13DA1">
        <w:rPr>
          <w:b/>
        </w:rPr>
        <w:t>nbtirage</w:t>
      </w:r>
      <w:proofErr w:type="spellEnd"/>
      <w:r w:rsidR="00C13DA1" w:rsidRPr="00C13DA1">
        <w:rPr>
          <w:b/>
        </w:rPr>
        <w:t>(</w:t>
      </w:r>
      <w:r w:rsidR="00521B9C">
        <w:rPr>
          <w:b/>
        </w:rPr>
        <w:t xml:space="preserve"> </w:t>
      </w:r>
      <w:r w:rsidR="00C13DA1" w:rsidRPr="00C13DA1">
        <w:rPr>
          <w:b/>
        </w:rPr>
        <w:t>)</w:t>
      </w:r>
      <w:proofErr w:type="gramEnd"/>
      <w:r w:rsidR="00C13DA1">
        <w:t xml:space="preserve"> » </w:t>
      </w:r>
      <w:r>
        <w:t>4</w:t>
      </w:r>
      <w:r w:rsidR="001B07AC">
        <w:t xml:space="preserve"> fois</w:t>
      </w:r>
      <w:r w:rsidR="00521B9C">
        <w:t xml:space="preserve">. </w:t>
      </w:r>
      <w:r w:rsidR="00106484" w:rsidRPr="00106484">
        <w:t>Compléter le tableau </w:t>
      </w:r>
      <w:r>
        <w:t xml:space="preserve">ci-après </w:t>
      </w:r>
      <w:r w:rsidR="00106484" w:rsidRPr="00106484">
        <w:t>av</w:t>
      </w:r>
      <w:r w:rsidR="00521B9C">
        <w:t>ec les réponses de l’algorithme.</w:t>
      </w:r>
    </w:p>
    <w:tbl>
      <w:tblPr>
        <w:tblStyle w:val="Grilledutableau"/>
        <w:tblW w:w="0" w:type="auto"/>
        <w:jc w:val="center"/>
        <w:tblLook w:val="04A0" w:firstRow="1" w:lastRow="0" w:firstColumn="1" w:lastColumn="0" w:noHBand="0" w:noVBand="1"/>
      </w:tblPr>
      <w:tblGrid>
        <w:gridCol w:w="2518"/>
        <w:gridCol w:w="1020"/>
        <w:gridCol w:w="1020"/>
        <w:gridCol w:w="1020"/>
        <w:gridCol w:w="1020"/>
        <w:gridCol w:w="1842"/>
      </w:tblGrid>
      <w:tr w:rsidR="000534FA" w:rsidRPr="00106484" w14:paraId="2818F350" w14:textId="77777777" w:rsidTr="000534FA">
        <w:trPr>
          <w:jc w:val="center"/>
        </w:trPr>
        <w:tc>
          <w:tcPr>
            <w:tcW w:w="2518" w:type="dxa"/>
            <w:tcBorders>
              <w:top w:val="nil"/>
              <w:left w:val="nil"/>
              <w:bottom w:val="single" w:sz="4" w:space="0" w:color="auto"/>
              <w:right w:val="single" w:sz="4" w:space="0" w:color="auto"/>
            </w:tcBorders>
          </w:tcPr>
          <w:p w14:paraId="2221F750" w14:textId="77777777" w:rsidR="000534FA" w:rsidRPr="00106484" w:rsidRDefault="000534FA" w:rsidP="00106484"/>
        </w:tc>
        <w:tc>
          <w:tcPr>
            <w:tcW w:w="1020" w:type="dxa"/>
            <w:tcBorders>
              <w:left w:val="single" w:sz="4" w:space="0" w:color="auto"/>
            </w:tcBorders>
            <w:shd w:val="clear" w:color="auto" w:fill="BFBFBF" w:themeFill="background1" w:themeFillShade="BF"/>
            <w:vAlign w:val="center"/>
          </w:tcPr>
          <w:p w14:paraId="0C1973A2" w14:textId="77777777" w:rsidR="000534FA" w:rsidRPr="00AC4F5E" w:rsidRDefault="000534FA" w:rsidP="00106484">
            <w:pPr>
              <w:jc w:val="center"/>
              <w:rPr>
                <w:sz w:val="20"/>
                <w:szCs w:val="20"/>
              </w:rPr>
            </w:pPr>
            <w:r w:rsidRPr="00AC4F5E">
              <w:rPr>
                <w:sz w:val="20"/>
                <w:szCs w:val="20"/>
              </w:rPr>
              <w:t>Essai n°1</w:t>
            </w:r>
          </w:p>
        </w:tc>
        <w:tc>
          <w:tcPr>
            <w:tcW w:w="1020" w:type="dxa"/>
            <w:shd w:val="clear" w:color="auto" w:fill="BFBFBF" w:themeFill="background1" w:themeFillShade="BF"/>
            <w:vAlign w:val="center"/>
          </w:tcPr>
          <w:p w14:paraId="4775D0D6" w14:textId="77777777" w:rsidR="000534FA" w:rsidRPr="00AC4F5E" w:rsidRDefault="000534FA" w:rsidP="00106484">
            <w:pPr>
              <w:jc w:val="center"/>
              <w:rPr>
                <w:sz w:val="20"/>
                <w:szCs w:val="20"/>
              </w:rPr>
            </w:pPr>
            <w:r w:rsidRPr="00AC4F5E">
              <w:rPr>
                <w:sz w:val="20"/>
                <w:szCs w:val="20"/>
              </w:rPr>
              <w:t>Essai n°2</w:t>
            </w:r>
          </w:p>
        </w:tc>
        <w:tc>
          <w:tcPr>
            <w:tcW w:w="1020" w:type="dxa"/>
            <w:shd w:val="clear" w:color="auto" w:fill="BFBFBF" w:themeFill="background1" w:themeFillShade="BF"/>
            <w:vAlign w:val="center"/>
          </w:tcPr>
          <w:p w14:paraId="0DD98A6C" w14:textId="77777777" w:rsidR="000534FA" w:rsidRPr="00AC4F5E" w:rsidRDefault="000534FA" w:rsidP="00106484">
            <w:pPr>
              <w:jc w:val="center"/>
              <w:rPr>
                <w:sz w:val="20"/>
                <w:szCs w:val="20"/>
              </w:rPr>
            </w:pPr>
            <w:r w:rsidRPr="00AC4F5E">
              <w:rPr>
                <w:sz w:val="20"/>
                <w:szCs w:val="20"/>
              </w:rPr>
              <w:t>Essai n°3</w:t>
            </w:r>
          </w:p>
        </w:tc>
        <w:tc>
          <w:tcPr>
            <w:tcW w:w="1020" w:type="dxa"/>
            <w:shd w:val="clear" w:color="auto" w:fill="BFBFBF" w:themeFill="background1" w:themeFillShade="BF"/>
            <w:vAlign w:val="center"/>
          </w:tcPr>
          <w:p w14:paraId="6D9FFB31" w14:textId="77777777" w:rsidR="000534FA" w:rsidRPr="00AC4F5E" w:rsidRDefault="000534FA" w:rsidP="00106484">
            <w:pPr>
              <w:jc w:val="center"/>
              <w:rPr>
                <w:sz w:val="20"/>
                <w:szCs w:val="20"/>
              </w:rPr>
            </w:pPr>
            <w:r w:rsidRPr="00AC4F5E">
              <w:rPr>
                <w:sz w:val="20"/>
                <w:szCs w:val="20"/>
              </w:rPr>
              <w:t>Essai n°4</w:t>
            </w:r>
          </w:p>
        </w:tc>
        <w:tc>
          <w:tcPr>
            <w:tcW w:w="1842" w:type="dxa"/>
            <w:shd w:val="clear" w:color="auto" w:fill="A6A6A6" w:themeFill="background1" w:themeFillShade="A6"/>
          </w:tcPr>
          <w:p w14:paraId="45249946" w14:textId="74FB4768" w:rsidR="000534FA" w:rsidRPr="00AC4F5E" w:rsidRDefault="000534FA" w:rsidP="00C13DA1">
            <w:pPr>
              <w:jc w:val="center"/>
              <w:rPr>
                <w:sz w:val="20"/>
                <w:szCs w:val="20"/>
              </w:rPr>
            </w:pPr>
            <w:r w:rsidRPr="00AC4F5E">
              <w:rPr>
                <w:sz w:val="20"/>
                <w:szCs w:val="20"/>
              </w:rPr>
              <w:t>Nombre de tentative</w:t>
            </w:r>
            <w:r>
              <w:rPr>
                <w:sz w:val="20"/>
                <w:szCs w:val="20"/>
              </w:rPr>
              <w:t>s</w:t>
            </w:r>
            <w:r w:rsidRPr="00AC4F5E">
              <w:rPr>
                <w:sz w:val="20"/>
                <w:szCs w:val="20"/>
              </w:rPr>
              <w:t xml:space="preserve"> moyen</w:t>
            </w:r>
          </w:p>
        </w:tc>
      </w:tr>
      <w:tr w:rsidR="000534FA" w:rsidRPr="00106484" w14:paraId="5F4528F2" w14:textId="77777777" w:rsidTr="000534FA">
        <w:trPr>
          <w:trHeight w:val="630"/>
          <w:jc w:val="center"/>
        </w:trPr>
        <w:tc>
          <w:tcPr>
            <w:tcW w:w="2518" w:type="dxa"/>
            <w:tcBorders>
              <w:top w:val="single" w:sz="4" w:space="0" w:color="auto"/>
            </w:tcBorders>
            <w:shd w:val="clear" w:color="auto" w:fill="BFBFBF" w:themeFill="background1" w:themeFillShade="BF"/>
            <w:vAlign w:val="center"/>
          </w:tcPr>
          <w:p w14:paraId="54F9827B" w14:textId="77777777" w:rsidR="000534FA" w:rsidRDefault="000534FA" w:rsidP="00106484">
            <w:pPr>
              <w:jc w:val="center"/>
              <w:rPr>
                <w:sz w:val="20"/>
                <w:szCs w:val="20"/>
              </w:rPr>
            </w:pPr>
            <w:r w:rsidRPr="00C13DA1">
              <w:rPr>
                <w:sz w:val="20"/>
                <w:szCs w:val="20"/>
              </w:rPr>
              <w:t>Nombre de tentatives pour réussir à faire un double</w:t>
            </w:r>
          </w:p>
          <w:p w14:paraId="603B1894" w14:textId="4D5535AE" w:rsidR="000534FA" w:rsidRPr="00C13DA1" w:rsidRDefault="000534FA" w:rsidP="00106484">
            <w:pPr>
              <w:jc w:val="center"/>
              <w:rPr>
                <w:sz w:val="20"/>
                <w:szCs w:val="20"/>
              </w:rPr>
            </w:pPr>
            <w:r>
              <w:rPr>
                <w:sz w:val="20"/>
                <w:szCs w:val="20"/>
              </w:rPr>
              <w:t xml:space="preserve">Résultats de la fonction </w:t>
            </w:r>
          </w:p>
        </w:tc>
        <w:tc>
          <w:tcPr>
            <w:tcW w:w="1020" w:type="dxa"/>
            <w:vAlign w:val="center"/>
          </w:tcPr>
          <w:p w14:paraId="562AE1C5" w14:textId="77777777" w:rsidR="000534FA" w:rsidRPr="00106484" w:rsidRDefault="000534FA" w:rsidP="00106484">
            <w:pPr>
              <w:jc w:val="center"/>
            </w:pPr>
          </w:p>
        </w:tc>
        <w:tc>
          <w:tcPr>
            <w:tcW w:w="1020" w:type="dxa"/>
            <w:vAlign w:val="center"/>
          </w:tcPr>
          <w:p w14:paraId="46243402" w14:textId="77777777" w:rsidR="000534FA" w:rsidRPr="00106484" w:rsidRDefault="000534FA" w:rsidP="00106484">
            <w:pPr>
              <w:jc w:val="center"/>
            </w:pPr>
          </w:p>
        </w:tc>
        <w:tc>
          <w:tcPr>
            <w:tcW w:w="1020" w:type="dxa"/>
            <w:vAlign w:val="center"/>
          </w:tcPr>
          <w:p w14:paraId="75EC0AB6" w14:textId="77777777" w:rsidR="000534FA" w:rsidRPr="00106484" w:rsidRDefault="000534FA" w:rsidP="00106484">
            <w:pPr>
              <w:jc w:val="center"/>
            </w:pPr>
          </w:p>
        </w:tc>
        <w:tc>
          <w:tcPr>
            <w:tcW w:w="1020" w:type="dxa"/>
            <w:vAlign w:val="center"/>
          </w:tcPr>
          <w:p w14:paraId="7B63EE16" w14:textId="77777777" w:rsidR="000534FA" w:rsidRPr="00106484" w:rsidRDefault="000534FA" w:rsidP="00106484">
            <w:pPr>
              <w:jc w:val="center"/>
            </w:pPr>
          </w:p>
        </w:tc>
        <w:tc>
          <w:tcPr>
            <w:tcW w:w="1842" w:type="dxa"/>
            <w:shd w:val="clear" w:color="auto" w:fill="D9D9D9" w:themeFill="background1" w:themeFillShade="D9"/>
            <w:vAlign w:val="center"/>
          </w:tcPr>
          <w:p w14:paraId="1E2DD4B0" w14:textId="77777777" w:rsidR="000534FA" w:rsidRPr="00106484" w:rsidRDefault="000534FA" w:rsidP="00106484">
            <w:pPr>
              <w:jc w:val="center"/>
            </w:pPr>
          </w:p>
        </w:tc>
      </w:tr>
    </w:tbl>
    <w:p w14:paraId="2DA021AC" w14:textId="77777777" w:rsidR="00106484" w:rsidRDefault="00106484" w:rsidP="00106484">
      <w:pPr>
        <w:rPr>
          <w:b/>
        </w:rPr>
      </w:pPr>
    </w:p>
    <w:p w14:paraId="078ACF91" w14:textId="64FD29B3" w:rsidR="00C13DA1" w:rsidRPr="00585255" w:rsidRDefault="00585255" w:rsidP="00C13DA1">
      <w:r w:rsidRPr="00585255">
        <w:t>10.</w:t>
      </w:r>
      <w:r w:rsidR="00C13DA1" w:rsidRPr="00585255">
        <w:t>Combien de fois, en moyenne</w:t>
      </w:r>
      <w:r w:rsidR="00054D33">
        <w:t xml:space="preserve"> sur vos </w:t>
      </w:r>
      <w:r w:rsidR="000534FA">
        <w:t>4</w:t>
      </w:r>
      <w:r w:rsidR="00054D33">
        <w:t xml:space="preserve"> essais</w:t>
      </w:r>
      <w:r w:rsidR="00C13DA1" w:rsidRPr="00585255">
        <w:t xml:space="preserve">, </w:t>
      </w:r>
      <w:r w:rsidR="001B07AC" w:rsidRPr="00585255">
        <w:t>vous a-t-il fallu,</w:t>
      </w:r>
      <w:r w:rsidR="00C13DA1" w:rsidRPr="00585255">
        <w:t xml:space="preserve"> pour faire un double ? </w:t>
      </w:r>
    </w:p>
    <w:p w14:paraId="02E23381" w14:textId="77777777" w:rsidR="001B07AC" w:rsidRPr="00585255" w:rsidRDefault="001B07AC" w:rsidP="00C13DA1"/>
    <w:p w14:paraId="68CCAB54" w14:textId="77777777" w:rsidR="00C13DA1" w:rsidRPr="00585255" w:rsidRDefault="00C13DA1" w:rsidP="00C13DA1">
      <w:r w:rsidRPr="00585255">
        <w:t>…………………………………………………………………………………………………………………</w:t>
      </w:r>
    </w:p>
    <w:p w14:paraId="73389228" w14:textId="16B46467" w:rsidR="00106484" w:rsidRPr="00585255" w:rsidRDefault="00106484" w:rsidP="00106484"/>
    <w:p w14:paraId="2EAC4E34" w14:textId="56154BEB" w:rsidR="00C13DA1" w:rsidRDefault="00000000" w:rsidP="00C13DA1">
      <w:pPr>
        <w:ind w:left="142"/>
      </w:pPr>
      <w:r>
        <w:rPr>
          <w:noProof/>
        </w:rPr>
        <w:pict w14:anchorId="205FC7DB">
          <v:shapetype id="_x0000_t202" coordsize="21600,21600" o:spt="202" path="m,l,21600r21600,l21600,xe">
            <v:stroke joinstyle="miter"/>
            <v:path gradientshapeok="t" o:connecttype="rect"/>
          </v:shapetype>
          <v:shape id="Zone de texte 2" o:spid="_x0000_s1032" type="#_x0000_t202" style="position:absolute;left:0;text-align:left;margin-left:339.75pt;margin-top:1pt;width:182.25pt;height:65.45pt;z-index:251673600;visibility:visible;mso-height-percent:200;mso-wrap-distance-left:9pt;mso-wrap-distance-top:3.6pt;mso-wrap-distance-right:9pt;mso-wrap-distance-bottom:3.6pt;mso-position-horizontal-relative:text;mso-position-vertical-relative:text;mso-height-percent:200;mso-width-relative:margin;mso-height-relative:margin;v-text-anchor:top" fillcolor="#d8d8d8 [2732]">
            <v:textbox style="mso-fit-shape-to-text:t">
              <w:txbxContent>
                <w:p w14:paraId="5A521E59" w14:textId="75940E4C" w:rsidR="00D610D1" w:rsidRPr="00D610D1" w:rsidRDefault="00AB0BD9" w:rsidP="00D610D1">
                  <w:pPr>
                    <w:jc w:val="center"/>
                    <w:rPr>
                      <w:b/>
                      <w:sz w:val="20"/>
                      <w:szCs w:val="20"/>
                    </w:rPr>
                  </w:pPr>
                  <w:proofErr w:type="gramStart"/>
                  <w:r>
                    <w:rPr>
                      <w:b/>
                      <w:sz w:val="20"/>
                      <w:szCs w:val="20"/>
                    </w:rPr>
                    <w:t>moyenne</w:t>
                  </w:r>
                  <w:proofErr w:type="gramEnd"/>
                  <w:r w:rsidR="00D610D1" w:rsidRPr="00D610D1">
                    <w:rPr>
                      <w:b/>
                      <w:sz w:val="20"/>
                      <w:szCs w:val="20"/>
                    </w:rPr>
                    <w:t>(n)</w:t>
                  </w:r>
                </w:p>
                <w:p w14:paraId="04B0CFF8" w14:textId="3FFB8293" w:rsidR="00D610D1" w:rsidRPr="00D610D1" w:rsidRDefault="00D610D1">
                  <w:pPr>
                    <w:rPr>
                      <w:sz w:val="20"/>
                      <w:szCs w:val="20"/>
                    </w:rPr>
                  </w:pPr>
                  <w:proofErr w:type="gramStart"/>
                  <w:r w:rsidRPr="00D610D1">
                    <w:rPr>
                      <w:b/>
                      <w:i/>
                      <w:sz w:val="20"/>
                      <w:szCs w:val="20"/>
                    </w:rPr>
                    <w:t>n</w:t>
                  </w:r>
                  <w:proofErr w:type="gramEnd"/>
                  <w:r w:rsidRPr="00D610D1">
                    <w:rPr>
                      <w:sz w:val="20"/>
                      <w:szCs w:val="20"/>
                    </w:rPr>
                    <w:t xml:space="preserve"> est appelé </w:t>
                  </w:r>
                  <w:r w:rsidRPr="00D610D1">
                    <w:rPr>
                      <w:b/>
                      <w:sz w:val="20"/>
                      <w:szCs w:val="20"/>
                    </w:rPr>
                    <w:t>argument</w:t>
                  </w:r>
                  <w:r w:rsidRPr="00D610D1">
                    <w:rPr>
                      <w:sz w:val="20"/>
                      <w:szCs w:val="20"/>
                    </w:rPr>
                    <w:t xml:space="preserve"> de la fonction.</w:t>
                  </w:r>
                </w:p>
                <w:p w14:paraId="439D3F5F" w14:textId="155F6DF9" w:rsidR="00D610D1" w:rsidRPr="00D610D1" w:rsidRDefault="00D610D1">
                  <w:pPr>
                    <w:rPr>
                      <w:sz w:val="20"/>
                      <w:szCs w:val="20"/>
                    </w:rPr>
                  </w:pPr>
                  <w:r w:rsidRPr="00D610D1">
                    <w:rPr>
                      <w:sz w:val="20"/>
                      <w:szCs w:val="20"/>
                    </w:rPr>
                    <w:t xml:space="preserve">Quand j’appelle la fonction, je dois préciser la valeur que je veux donner à </w:t>
                  </w:r>
                  <w:r w:rsidRPr="00D610D1">
                    <w:rPr>
                      <w:i/>
                      <w:sz w:val="20"/>
                      <w:szCs w:val="20"/>
                    </w:rPr>
                    <w:t>n</w:t>
                  </w:r>
                  <w:r w:rsidRPr="00D610D1">
                    <w:rPr>
                      <w:sz w:val="20"/>
                      <w:szCs w:val="20"/>
                    </w:rPr>
                    <w:t>.</w:t>
                  </w:r>
                </w:p>
                <w:p w14:paraId="5F100858" w14:textId="34FDCF51" w:rsidR="00D610D1" w:rsidRPr="00D610D1" w:rsidRDefault="00D610D1">
                  <w:pPr>
                    <w:rPr>
                      <w:sz w:val="20"/>
                      <w:szCs w:val="20"/>
                    </w:rPr>
                  </w:pPr>
                  <w:r w:rsidRPr="00D610D1">
                    <w:rPr>
                      <w:sz w:val="20"/>
                      <w:szCs w:val="20"/>
                    </w:rPr>
                    <w:t>Exemple :</w:t>
                  </w:r>
                  <w:r>
                    <w:rPr>
                      <w:sz w:val="20"/>
                      <w:szCs w:val="20"/>
                    </w:rPr>
                    <w:t xml:space="preserve">   </w:t>
                  </w:r>
                  <w:proofErr w:type="gramStart"/>
                  <w:r w:rsidR="00AB0BD9">
                    <w:rPr>
                      <w:sz w:val="20"/>
                      <w:szCs w:val="20"/>
                    </w:rPr>
                    <w:t>moyenne</w:t>
                  </w:r>
                  <w:r w:rsidRPr="00D610D1">
                    <w:rPr>
                      <w:sz w:val="20"/>
                      <w:szCs w:val="20"/>
                    </w:rPr>
                    <w:t>(</w:t>
                  </w:r>
                  <w:proofErr w:type="gramEnd"/>
                  <w:r w:rsidRPr="00D610D1">
                    <w:rPr>
                      <w:sz w:val="20"/>
                      <w:szCs w:val="20"/>
                    </w:rPr>
                    <w:t>10)</w:t>
                  </w:r>
                </w:p>
              </w:txbxContent>
            </v:textbox>
            <w10:wrap type="square"/>
          </v:shape>
        </w:pict>
      </w:r>
      <w:r w:rsidR="00C13DA1">
        <w:t>La fonction « </w:t>
      </w:r>
      <w:r w:rsidR="00C13DA1" w:rsidRPr="00C13DA1">
        <w:rPr>
          <w:b/>
        </w:rPr>
        <w:t>moy</w:t>
      </w:r>
      <w:r w:rsidR="001B07AC">
        <w:rPr>
          <w:b/>
        </w:rPr>
        <w:t>enne</w:t>
      </w:r>
      <w:r w:rsidR="00C13DA1" w:rsidRPr="00C13DA1">
        <w:rPr>
          <w:b/>
        </w:rPr>
        <w:t>(n)</w:t>
      </w:r>
      <w:r w:rsidR="00C13DA1">
        <w:t> »</w:t>
      </w:r>
      <w:r w:rsidR="00C13DA1" w:rsidRPr="00106484">
        <w:t xml:space="preserve"> retourne le nombre de fois moyen nécessaire pour faire un double</w:t>
      </w:r>
      <w:r w:rsidR="00C13DA1">
        <w:t xml:space="preserve"> sur les </w:t>
      </w:r>
      <w:r w:rsidR="00C13DA1" w:rsidRPr="00106484">
        <w:rPr>
          <w:i/>
        </w:rPr>
        <w:t>n</w:t>
      </w:r>
      <w:r w:rsidR="00C13DA1">
        <w:t xml:space="preserve"> essais</w:t>
      </w:r>
      <w:r w:rsidR="00C13DA1" w:rsidRPr="00106484">
        <w:t>.</w:t>
      </w:r>
      <w:r w:rsidR="000534FA">
        <w:t xml:space="preserve"> Cette fonction va permettre de réaliser l’expérience précédente n fois.</w:t>
      </w:r>
    </w:p>
    <w:p w14:paraId="41C25EDF" w14:textId="5E9FD9BE" w:rsidR="001B07AC" w:rsidRDefault="001B07AC" w:rsidP="00C13DA1">
      <w:pPr>
        <w:ind w:left="142"/>
      </w:pPr>
    </w:p>
    <w:p w14:paraId="1BC5827E" w14:textId="108C75F8" w:rsidR="001B07AC" w:rsidRDefault="00585255" w:rsidP="00C13DA1">
      <w:pPr>
        <w:ind w:left="142"/>
      </w:pPr>
      <w:r>
        <w:t>12.</w:t>
      </w:r>
      <w:r w:rsidR="001B07AC">
        <w:t>Appeler la fonction moyenne(n) pour n=10 tentatives. Réaliser cette manipulation 4 fois. Compléter le tableau.</w:t>
      </w:r>
    </w:p>
    <w:p w14:paraId="34A07EF6" w14:textId="0C336FF3" w:rsidR="001B07AC" w:rsidRDefault="001B07AC" w:rsidP="00C13DA1">
      <w:pPr>
        <w:ind w:left="142"/>
      </w:pPr>
    </w:p>
    <w:p w14:paraId="33EBA1BF" w14:textId="78316351" w:rsidR="001B07AC" w:rsidRPr="00585255" w:rsidRDefault="006D40F0" w:rsidP="00C13DA1">
      <w:pPr>
        <w:ind w:left="142"/>
        <w:rPr>
          <w:b/>
        </w:rPr>
      </w:pPr>
      <w:r w:rsidRPr="00585255">
        <w:rPr>
          <w:b/>
        </w:rPr>
        <w:t xml:space="preserve">Attention, la fonction </w:t>
      </w:r>
      <w:proofErr w:type="spellStart"/>
      <w:proofErr w:type="gramStart"/>
      <w:r w:rsidRPr="00585255">
        <w:rPr>
          <w:b/>
        </w:rPr>
        <w:t>nbtirage</w:t>
      </w:r>
      <w:proofErr w:type="spellEnd"/>
      <w:r w:rsidRPr="00585255">
        <w:rPr>
          <w:b/>
        </w:rPr>
        <w:t>( )</w:t>
      </w:r>
      <w:proofErr w:type="gramEnd"/>
      <w:r w:rsidRPr="00585255">
        <w:rPr>
          <w:b/>
        </w:rPr>
        <w:t xml:space="preserve"> affiche les résultats des dés.</w:t>
      </w:r>
    </w:p>
    <w:p w14:paraId="19BC16A9" w14:textId="0A0E62F2" w:rsidR="006D40F0" w:rsidRDefault="00521B9C" w:rsidP="00C13DA1">
      <w:pPr>
        <w:ind w:left="142"/>
      </w:pPr>
      <w:r>
        <w:t>Lorsque vous appelez</w:t>
      </w:r>
      <w:r w:rsidR="006D40F0">
        <w:t xml:space="preserve"> cette fonction, tous les résultats seront affichés</w:t>
      </w:r>
      <w:r w:rsidR="00585255">
        <w:t> ! Cela peut générer des problèmes.</w:t>
      </w:r>
    </w:p>
    <w:p w14:paraId="11B32E50" w14:textId="72EDE4EF" w:rsidR="006D40F0" w:rsidRPr="000534FA" w:rsidRDefault="000534FA" w:rsidP="00C13DA1">
      <w:pPr>
        <w:ind w:left="142"/>
      </w:pPr>
      <w:r>
        <w:rPr>
          <w:noProof/>
        </w:rPr>
        <w:drawing>
          <wp:anchor distT="0" distB="0" distL="114300" distR="114300" simplePos="0" relativeHeight="251659776" behindDoc="1" locked="0" layoutInCell="1" allowOverlap="1" wp14:anchorId="5722005E" wp14:editId="4AB2B719">
            <wp:simplePos x="0" y="0"/>
            <wp:positionH relativeFrom="column">
              <wp:posOffset>5514340</wp:posOffset>
            </wp:positionH>
            <wp:positionV relativeFrom="paragraph">
              <wp:posOffset>386080</wp:posOffset>
            </wp:positionV>
            <wp:extent cx="1019175" cy="438150"/>
            <wp:effectExtent l="0" t="0" r="0" b="0"/>
            <wp:wrapTight wrapText="bothSides">
              <wp:wrapPolygon edited="0">
                <wp:start x="0" y="0"/>
                <wp:lineTo x="0" y="20661"/>
                <wp:lineTo x="21398" y="20661"/>
                <wp:lineTo x="21398"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204" t="88851" r="84057" b="2158"/>
                    <a:stretch/>
                  </pic:blipFill>
                  <pic:spPr bwMode="auto">
                    <a:xfrm>
                      <a:off x="0" y="0"/>
                      <a:ext cx="1019175"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5255">
        <w:t>13.</w:t>
      </w:r>
      <w:r w:rsidR="006D40F0">
        <w:t xml:space="preserve">Dans la fonction </w:t>
      </w:r>
      <w:proofErr w:type="spellStart"/>
      <w:proofErr w:type="gramStart"/>
      <w:r w:rsidR="006D40F0">
        <w:t>nbtirage</w:t>
      </w:r>
      <w:proofErr w:type="spellEnd"/>
      <w:r w:rsidR="006D40F0">
        <w:t>( )</w:t>
      </w:r>
      <w:proofErr w:type="gramEnd"/>
      <w:r w:rsidR="006D40F0">
        <w:t xml:space="preserve">, </w:t>
      </w:r>
      <w:r w:rsidR="006D40F0" w:rsidRPr="00585255">
        <w:rPr>
          <w:b/>
        </w:rPr>
        <w:t>supprimer la ligne de code qui demande à afficher les valeurs a et b</w:t>
      </w:r>
      <w:r w:rsidR="006D40F0">
        <w:t xml:space="preserve"> des dés.</w:t>
      </w:r>
      <w:r>
        <w:t xml:space="preserve"> </w:t>
      </w:r>
      <w:r w:rsidR="00452A92">
        <w:t>Remarque : on peut aussi ajouter</w:t>
      </w:r>
      <w:r>
        <w:t xml:space="preserve"> le signe </w:t>
      </w:r>
      <w:r w:rsidRPr="000534FA">
        <w:rPr>
          <w:b/>
          <w:sz w:val="32"/>
          <w:szCs w:val="32"/>
        </w:rPr>
        <w:t>#</w:t>
      </w:r>
      <w:r>
        <w:rPr>
          <w:b/>
        </w:rPr>
        <w:t xml:space="preserve"> </w:t>
      </w:r>
      <w:r w:rsidRPr="000534FA">
        <w:t>devant la ligne de code, elle devient grise et ne sera pas lu par le logiciel.</w:t>
      </w:r>
    </w:p>
    <w:p w14:paraId="729C6A83" w14:textId="1D68EB3C" w:rsidR="006D40F0" w:rsidRPr="00452A92" w:rsidRDefault="006D40F0" w:rsidP="00C13DA1">
      <w:pPr>
        <w:ind w:left="142"/>
        <w:rPr>
          <w:b/>
        </w:rPr>
      </w:pPr>
      <w:r w:rsidRPr="00452A92">
        <w:rPr>
          <w:b/>
        </w:rPr>
        <w:t>N’oubliez d’</w:t>
      </w:r>
      <w:r w:rsidR="00585255" w:rsidRPr="00452A92">
        <w:rPr>
          <w:b/>
        </w:rPr>
        <w:t>e</w:t>
      </w:r>
      <w:r w:rsidRPr="00452A92">
        <w:rPr>
          <w:b/>
        </w:rPr>
        <w:t xml:space="preserve">xécuter le programme après </w:t>
      </w:r>
      <w:r w:rsidR="000534FA" w:rsidRPr="00452A92">
        <w:rPr>
          <w:b/>
        </w:rPr>
        <w:t>votre modification</w:t>
      </w:r>
      <w:r w:rsidRPr="00452A92">
        <w:rPr>
          <w:b/>
        </w:rPr>
        <w:t xml:space="preserve">. </w:t>
      </w:r>
    </w:p>
    <w:p w14:paraId="1CC52725" w14:textId="5FDEC9A5" w:rsidR="00F23FBC" w:rsidRDefault="00F23FBC" w:rsidP="00C13DA1">
      <w:pPr>
        <w:ind w:left="142"/>
      </w:pPr>
    </w:p>
    <w:p w14:paraId="31E5A77D" w14:textId="201B743B" w:rsidR="006D40F0" w:rsidRDefault="00F23FBC" w:rsidP="00097502">
      <w:pPr>
        <w:ind w:left="142"/>
      </w:pPr>
      <w:r>
        <w:t>14.</w:t>
      </w:r>
      <w:r w:rsidR="006D40F0">
        <w:t>Vous pouvez maintenant relancer la fonction moyenne(n) pour des valeurs de</w:t>
      </w:r>
      <w:r w:rsidR="00097502">
        <w:t>s échantillons de taille</w:t>
      </w:r>
      <w:r w:rsidR="006D40F0">
        <w:t xml:space="preserve"> 10, 1000 et 100000.</w:t>
      </w:r>
      <w:r w:rsidR="00097502">
        <w:t xml:space="preserve"> </w:t>
      </w:r>
      <w:r w:rsidR="006D40F0">
        <w:t>Inscrivez vos résultats dans le tableau ci-dessous.</w:t>
      </w:r>
    </w:p>
    <w:p w14:paraId="723B497F" w14:textId="677F920F" w:rsidR="001B07AC" w:rsidRDefault="001B07AC" w:rsidP="00C13DA1">
      <w:pPr>
        <w:ind w:left="142"/>
      </w:pPr>
    </w:p>
    <w:tbl>
      <w:tblPr>
        <w:tblStyle w:val="Grilledutableau"/>
        <w:tblpPr w:leftFromText="141" w:rightFromText="141" w:vertAnchor="text" w:horzAnchor="margin" w:tblpXSpec="center" w:tblpY="-9"/>
        <w:tblW w:w="0" w:type="auto"/>
        <w:tblLook w:val="04A0" w:firstRow="1" w:lastRow="0" w:firstColumn="1" w:lastColumn="0" w:noHBand="0" w:noVBand="1"/>
      </w:tblPr>
      <w:tblGrid>
        <w:gridCol w:w="3510"/>
        <w:gridCol w:w="1027"/>
        <w:gridCol w:w="1028"/>
        <w:gridCol w:w="1028"/>
        <w:gridCol w:w="1028"/>
      </w:tblGrid>
      <w:tr w:rsidR="00FF17AA" w:rsidRPr="00106484" w14:paraId="31877286" w14:textId="77777777" w:rsidTr="00FF17AA">
        <w:tc>
          <w:tcPr>
            <w:tcW w:w="3510" w:type="dxa"/>
            <w:tcBorders>
              <w:top w:val="nil"/>
              <w:left w:val="nil"/>
              <w:bottom w:val="single" w:sz="4" w:space="0" w:color="auto"/>
              <w:right w:val="single" w:sz="4" w:space="0" w:color="auto"/>
            </w:tcBorders>
          </w:tcPr>
          <w:p w14:paraId="6AC099E7" w14:textId="77777777" w:rsidR="00FF17AA" w:rsidRPr="00106484" w:rsidRDefault="00FF17AA" w:rsidP="00FF17AA"/>
        </w:tc>
        <w:tc>
          <w:tcPr>
            <w:tcW w:w="1027" w:type="dxa"/>
            <w:tcBorders>
              <w:left w:val="single" w:sz="4" w:space="0" w:color="auto"/>
            </w:tcBorders>
            <w:shd w:val="clear" w:color="auto" w:fill="BFBFBF" w:themeFill="background1" w:themeFillShade="BF"/>
            <w:vAlign w:val="center"/>
          </w:tcPr>
          <w:p w14:paraId="79DD1705" w14:textId="77777777" w:rsidR="00FF17AA" w:rsidRPr="00AC4F5E" w:rsidRDefault="00FF17AA" w:rsidP="00FF17AA">
            <w:pPr>
              <w:jc w:val="center"/>
              <w:rPr>
                <w:sz w:val="20"/>
                <w:szCs w:val="20"/>
              </w:rPr>
            </w:pPr>
            <w:r w:rsidRPr="00AC4F5E">
              <w:rPr>
                <w:sz w:val="20"/>
                <w:szCs w:val="20"/>
              </w:rPr>
              <w:t>Essai n°1</w:t>
            </w:r>
          </w:p>
        </w:tc>
        <w:tc>
          <w:tcPr>
            <w:tcW w:w="1028" w:type="dxa"/>
            <w:shd w:val="clear" w:color="auto" w:fill="BFBFBF" w:themeFill="background1" w:themeFillShade="BF"/>
            <w:vAlign w:val="center"/>
          </w:tcPr>
          <w:p w14:paraId="31C90E6F" w14:textId="77777777" w:rsidR="00FF17AA" w:rsidRPr="00AC4F5E" w:rsidRDefault="00FF17AA" w:rsidP="00FF17AA">
            <w:pPr>
              <w:jc w:val="center"/>
              <w:rPr>
                <w:sz w:val="20"/>
                <w:szCs w:val="20"/>
              </w:rPr>
            </w:pPr>
            <w:r w:rsidRPr="00AC4F5E">
              <w:rPr>
                <w:sz w:val="20"/>
                <w:szCs w:val="20"/>
              </w:rPr>
              <w:t>Essai n°2</w:t>
            </w:r>
          </w:p>
        </w:tc>
        <w:tc>
          <w:tcPr>
            <w:tcW w:w="1028" w:type="dxa"/>
            <w:shd w:val="clear" w:color="auto" w:fill="BFBFBF" w:themeFill="background1" w:themeFillShade="BF"/>
            <w:vAlign w:val="center"/>
          </w:tcPr>
          <w:p w14:paraId="093B764B" w14:textId="77777777" w:rsidR="00FF17AA" w:rsidRPr="00AC4F5E" w:rsidRDefault="00FF17AA" w:rsidP="00FF17AA">
            <w:pPr>
              <w:jc w:val="center"/>
              <w:rPr>
                <w:sz w:val="20"/>
                <w:szCs w:val="20"/>
              </w:rPr>
            </w:pPr>
            <w:r w:rsidRPr="00AC4F5E">
              <w:rPr>
                <w:sz w:val="20"/>
                <w:szCs w:val="20"/>
              </w:rPr>
              <w:t>Essai n°3</w:t>
            </w:r>
          </w:p>
        </w:tc>
        <w:tc>
          <w:tcPr>
            <w:tcW w:w="1028" w:type="dxa"/>
            <w:shd w:val="clear" w:color="auto" w:fill="BFBFBF" w:themeFill="background1" w:themeFillShade="BF"/>
            <w:vAlign w:val="center"/>
          </w:tcPr>
          <w:p w14:paraId="4935D70A" w14:textId="77777777" w:rsidR="00FF17AA" w:rsidRPr="00AC4F5E" w:rsidRDefault="00FF17AA" w:rsidP="00FF17AA">
            <w:pPr>
              <w:jc w:val="center"/>
              <w:rPr>
                <w:sz w:val="20"/>
                <w:szCs w:val="20"/>
              </w:rPr>
            </w:pPr>
            <w:r w:rsidRPr="00AC4F5E">
              <w:rPr>
                <w:sz w:val="20"/>
                <w:szCs w:val="20"/>
              </w:rPr>
              <w:t>Essai n°4</w:t>
            </w:r>
          </w:p>
        </w:tc>
      </w:tr>
      <w:tr w:rsidR="00FF17AA" w:rsidRPr="00106484" w14:paraId="7F7413EA" w14:textId="77777777" w:rsidTr="00FF17AA">
        <w:trPr>
          <w:trHeight w:val="630"/>
        </w:trPr>
        <w:tc>
          <w:tcPr>
            <w:tcW w:w="3510" w:type="dxa"/>
            <w:tcBorders>
              <w:top w:val="single" w:sz="4" w:space="0" w:color="auto"/>
              <w:bottom w:val="single" w:sz="4" w:space="0" w:color="auto"/>
            </w:tcBorders>
            <w:shd w:val="clear" w:color="auto" w:fill="BFBFBF" w:themeFill="background1" w:themeFillShade="BF"/>
            <w:vAlign w:val="center"/>
          </w:tcPr>
          <w:p w14:paraId="34415AFE" w14:textId="77777777" w:rsidR="00FF17AA" w:rsidRPr="00C13DA1" w:rsidRDefault="00FF17AA" w:rsidP="00FF17AA">
            <w:pPr>
              <w:jc w:val="center"/>
              <w:rPr>
                <w:sz w:val="20"/>
                <w:szCs w:val="20"/>
              </w:rPr>
            </w:pPr>
            <w:r w:rsidRPr="00C13DA1">
              <w:rPr>
                <w:sz w:val="20"/>
                <w:szCs w:val="20"/>
              </w:rPr>
              <w:t xml:space="preserve">Nombre de </w:t>
            </w:r>
            <w:r>
              <w:rPr>
                <w:sz w:val="20"/>
                <w:szCs w:val="20"/>
              </w:rPr>
              <w:t xml:space="preserve">lancers moyen </w:t>
            </w:r>
            <w:r w:rsidRPr="00C13DA1">
              <w:rPr>
                <w:sz w:val="20"/>
                <w:szCs w:val="20"/>
              </w:rPr>
              <w:t>pour réussir à faire un double</w:t>
            </w:r>
            <w:r>
              <w:rPr>
                <w:sz w:val="20"/>
                <w:szCs w:val="20"/>
              </w:rPr>
              <w:t xml:space="preserve"> sur 10 tentatives</w:t>
            </w:r>
          </w:p>
        </w:tc>
        <w:tc>
          <w:tcPr>
            <w:tcW w:w="1027" w:type="dxa"/>
            <w:vAlign w:val="center"/>
          </w:tcPr>
          <w:p w14:paraId="4A4C93B8" w14:textId="77777777" w:rsidR="00FF17AA" w:rsidRPr="00106484" w:rsidRDefault="00FF17AA" w:rsidP="00FF17AA">
            <w:pPr>
              <w:jc w:val="center"/>
            </w:pPr>
          </w:p>
        </w:tc>
        <w:tc>
          <w:tcPr>
            <w:tcW w:w="1028" w:type="dxa"/>
            <w:vAlign w:val="center"/>
          </w:tcPr>
          <w:p w14:paraId="76CBE4B0" w14:textId="77777777" w:rsidR="00FF17AA" w:rsidRPr="00106484" w:rsidRDefault="00FF17AA" w:rsidP="00FF17AA">
            <w:pPr>
              <w:jc w:val="center"/>
            </w:pPr>
          </w:p>
        </w:tc>
        <w:tc>
          <w:tcPr>
            <w:tcW w:w="1028" w:type="dxa"/>
            <w:vAlign w:val="center"/>
          </w:tcPr>
          <w:p w14:paraId="071134E5" w14:textId="77777777" w:rsidR="00FF17AA" w:rsidRPr="00106484" w:rsidRDefault="00FF17AA" w:rsidP="00FF17AA">
            <w:pPr>
              <w:jc w:val="center"/>
            </w:pPr>
          </w:p>
        </w:tc>
        <w:tc>
          <w:tcPr>
            <w:tcW w:w="1028" w:type="dxa"/>
            <w:vAlign w:val="center"/>
          </w:tcPr>
          <w:p w14:paraId="3A26D988" w14:textId="77777777" w:rsidR="00FF17AA" w:rsidRPr="00106484" w:rsidRDefault="00FF17AA" w:rsidP="00FF17AA">
            <w:pPr>
              <w:jc w:val="center"/>
            </w:pPr>
          </w:p>
        </w:tc>
      </w:tr>
      <w:tr w:rsidR="00FF17AA" w:rsidRPr="00106484" w14:paraId="25B34D35" w14:textId="77777777" w:rsidTr="00FF17AA">
        <w:trPr>
          <w:trHeight w:val="630"/>
        </w:trPr>
        <w:tc>
          <w:tcPr>
            <w:tcW w:w="3510" w:type="dxa"/>
            <w:tcBorders>
              <w:top w:val="single" w:sz="4" w:space="0" w:color="auto"/>
              <w:bottom w:val="single" w:sz="4" w:space="0" w:color="auto"/>
            </w:tcBorders>
            <w:shd w:val="clear" w:color="auto" w:fill="BFBFBF" w:themeFill="background1" w:themeFillShade="BF"/>
            <w:vAlign w:val="center"/>
          </w:tcPr>
          <w:p w14:paraId="232CEC39" w14:textId="77777777" w:rsidR="00FF17AA" w:rsidRPr="00C13DA1" w:rsidRDefault="00FF17AA" w:rsidP="00FF17AA">
            <w:pPr>
              <w:jc w:val="center"/>
              <w:rPr>
                <w:sz w:val="20"/>
                <w:szCs w:val="20"/>
              </w:rPr>
            </w:pPr>
            <w:r w:rsidRPr="00C13DA1">
              <w:rPr>
                <w:sz w:val="20"/>
                <w:szCs w:val="20"/>
              </w:rPr>
              <w:t xml:space="preserve">Nombre de </w:t>
            </w:r>
            <w:r>
              <w:rPr>
                <w:sz w:val="20"/>
                <w:szCs w:val="20"/>
              </w:rPr>
              <w:t xml:space="preserve">lancers moyen </w:t>
            </w:r>
            <w:r w:rsidRPr="00C13DA1">
              <w:rPr>
                <w:sz w:val="20"/>
                <w:szCs w:val="20"/>
              </w:rPr>
              <w:t>pour réussir à faire un double</w:t>
            </w:r>
            <w:r>
              <w:rPr>
                <w:sz w:val="20"/>
                <w:szCs w:val="20"/>
              </w:rPr>
              <w:t xml:space="preserve"> sur 1000 tentatives</w:t>
            </w:r>
          </w:p>
        </w:tc>
        <w:tc>
          <w:tcPr>
            <w:tcW w:w="1027" w:type="dxa"/>
            <w:vAlign w:val="center"/>
          </w:tcPr>
          <w:p w14:paraId="0D6F160F" w14:textId="77777777" w:rsidR="00FF17AA" w:rsidRPr="00106484" w:rsidRDefault="00FF17AA" w:rsidP="00FF17AA">
            <w:pPr>
              <w:jc w:val="center"/>
            </w:pPr>
          </w:p>
        </w:tc>
        <w:tc>
          <w:tcPr>
            <w:tcW w:w="1028" w:type="dxa"/>
            <w:vAlign w:val="center"/>
          </w:tcPr>
          <w:p w14:paraId="79ADFEA2" w14:textId="77777777" w:rsidR="00FF17AA" w:rsidRPr="00106484" w:rsidRDefault="00FF17AA" w:rsidP="00FF17AA">
            <w:pPr>
              <w:jc w:val="center"/>
            </w:pPr>
          </w:p>
        </w:tc>
        <w:tc>
          <w:tcPr>
            <w:tcW w:w="1028" w:type="dxa"/>
            <w:vAlign w:val="center"/>
          </w:tcPr>
          <w:p w14:paraId="230E8E1B" w14:textId="77777777" w:rsidR="00FF17AA" w:rsidRPr="00106484" w:rsidRDefault="00FF17AA" w:rsidP="00FF17AA">
            <w:pPr>
              <w:jc w:val="center"/>
            </w:pPr>
          </w:p>
        </w:tc>
        <w:tc>
          <w:tcPr>
            <w:tcW w:w="1028" w:type="dxa"/>
            <w:vAlign w:val="center"/>
          </w:tcPr>
          <w:p w14:paraId="006E6207" w14:textId="77777777" w:rsidR="00FF17AA" w:rsidRPr="00106484" w:rsidRDefault="00FF17AA" w:rsidP="00FF17AA">
            <w:pPr>
              <w:jc w:val="center"/>
            </w:pPr>
          </w:p>
        </w:tc>
      </w:tr>
      <w:tr w:rsidR="00FF17AA" w:rsidRPr="00106484" w14:paraId="5505634E" w14:textId="77777777" w:rsidTr="00FF17AA">
        <w:trPr>
          <w:trHeight w:val="630"/>
        </w:trPr>
        <w:tc>
          <w:tcPr>
            <w:tcW w:w="3510" w:type="dxa"/>
            <w:tcBorders>
              <w:top w:val="single" w:sz="4" w:space="0" w:color="auto"/>
            </w:tcBorders>
            <w:shd w:val="clear" w:color="auto" w:fill="BFBFBF" w:themeFill="background1" w:themeFillShade="BF"/>
            <w:vAlign w:val="center"/>
          </w:tcPr>
          <w:p w14:paraId="6AA5B99A" w14:textId="77777777" w:rsidR="00FF17AA" w:rsidRPr="00C13DA1" w:rsidRDefault="00FF17AA" w:rsidP="00FF17AA">
            <w:pPr>
              <w:jc w:val="center"/>
              <w:rPr>
                <w:sz w:val="20"/>
                <w:szCs w:val="20"/>
              </w:rPr>
            </w:pPr>
            <w:r w:rsidRPr="00C13DA1">
              <w:rPr>
                <w:sz w:val="20"/>
                <w:szCs w:val="20"/>
              </w:rPr>
              <w:t xml:space="preserve">Nombre de </w:t>
            </w:r>
            <w:r>
              <w:rPr>
                <w:sz w:val="20"/>
                <w:szCs w:val="20"/>
              </w:rPr>
              <w:t xml:space="preserve">lancers moyen </w:t>
            </w:r>
            <w:r w:rsidRPr="00C13DA1">
              <w:rPr>
                <w:sz w:val="20"/>
                <w:szCs w:val="20"/>
              </w:rPr>
              <w:t>pour réussir à faire un double</w:t>
            </w:r>
            <w:r>
              <w:rPr>
                <w:sz w:val="20"/>
                <w:szCs w:val="20"/>
              </w:rPr>
              <w:t xml:space="preserve"> sur 100000 tentatives</w:t>
            </w:r>
          </w:p>
        </w:tc>
        <w:tc>
          <w:tcPr>
            <w:tcW w:w="1027" w:type="dxa"/>
            <w:vAlign w:val="center"/>
          </w:tcPr>
          <w:p w14:paraId="72CE3BFF" w14:textId="77777777" w:rsidR="00FF17AA" w:rsidRPr="00106484" w:rsidRDefault="00FF17AA" w:rsidP="00FF17AA">
            <w:pPr>
              <w:jc w:val="center"/>
            </w:pPr>
          </w:p>
        </w:tc>
        <w:tc>
          <w:tcPr>
            <w:tcW w:w="1028" w:type="dxa"/>
            <w:vAlign w:val="center"/>
          </w:tcPr>
          <w:p w14:paraId="6CE08F22" w14:textId="77777777" w:rsidR="00FF17AA" w:rsidRPr="00106484" w:rsidRDefault="00FF17AA" w:rsidP="00FF17AA">
            <w:pPr>
              <w:jc w:val="center"/>
            </w:pPr>
          </w:p>
        </w:tc>
        <w:tc>
          <w:tcPr>
            <w:tcW w:w="1028" w:type="dxa"/>
            <w:vAlign w:val="center"/>
          </w:tcPr>
          <w:p w14:paraId="7DE001F6" w14:textId="77777777" w:rsidR="00FF17AA" w:rsidRPr="00106484" w:rsidRDefault="00FF17AA" w:rsidP="00FF17AA">
            <w:pPr>
              <w:jc w:val="center"/>
            </w:pPr>
          </w:p>
        </w:tc>
        <w:tc>
          <w:tcPr>
            <w:tcW w:w="1028" w:type="dxa"/>
            <w:vAlign w:val="center"/>
          </w:tcPr>
          <w:p w14:paraId="15B828E4" w14:textId="77777777" w:rsidR="00FF17AA" w:rsidRPr="00106484" w:rsidRDefault="00FF17AA" w:rsidP="00FF17AA">
            <w:pPr>
              <w:jc w:val="center"/>
            </w:pPr>
          </w:p>
        </w:tc>
      </w:tr>
    </w:tbl>
    <w:p w14:paraId="24132C48" w14:textId="0E96900A" w:rsidR="001B07AC" w:rsidRDefault="001B07AC" w:rsidP="00C13DA1">
      <w:pPr>
        <w:ind w:left="142"/>
      </w:pPr>
    </w:p>
    <w:p w14:paraId="412086DB" w14:textId="77777777" w:rsidR="001B07AC" w:rsidRDefault="001B07AC" w:rsidP="00C13DA1">
      <w:pPr>
        <w:ind w:left="142"/>
      </w:pPr>
    </w:p>
    <w:p w14:paraId="5E3B79AC" w14:textId="2AB7A1C3" w:rsidR="001B07AC" w:rsidRDefault="001B07AC" w:rsidP="00C13DA1">
      <w:pPr>
        <w:ind w:left="142"/>
      </w:pPr>
    </w:p>
    <w:p w14:paraId="61C58D5B" w14:textId="094977BE" w:rsidR="001B07AC" w:rsidRDefault="001B07AC" w:rsidP="00C13DA1">
      <w:pPr>
        <w:ind w:left="142"/>
      </w:pPr>
    </w:p>
    <w:p w14:paraId="628363E7" w14:textId="659C7161" w:rsidR="001B07AC" w:rsidRDefault="001B07AC" w:rsidP="00C13DA1">
      <w:pPr>
        <w:ind w:left="142"/>
      </w:pPr>
    </w:p>
    <w:p w14:paraId="3DB6759F" w14:textId="4ABF952E" w:rsidR="001B07AC" w:rsidRDefault="001B07AC" w:rsidP="00C13DA1">
      <w:pPr>
        <w:ind w:left="142"/>
      </w:pPr>
    </w:p>
    <w:p w14:paraId="32CAEA7E" w14:textId="2D92A304" w:rsidR="00FF17AA" w:rsidRDefault="00FF17AA" w:rsidP="00C13DA1">
      <w:pPr>
        <w:ind w:left="142"/>
      </w:pPr>
    </w:p>
    <w:p w14:paraId="6D848F9D" w14:textId="11867EF6" w:rsidR="00FF17AA" w:rsidRDefault="00FF17AA" w:rsidP="00C13DA1">
      <w:pPr>
        <w:ind w:left="142"/>
      </w:pPr>
    </w:p>
    <w:p w14:paraId="6FC15FD5" w14:textId="77777777" w:rsidR="00FF17AA" w:rsidRDefault="00FF17AA" w:rsidP="00C13DA1">
      <w:pPr>
        <w:ind w:left="142"/>
      </w:pPr>
    </w:p>
    <w:p w14:paraId="334DFF43" w14:textId="0CF25555" w:rsidR="00581193" w:rsidRPr="00581193" w:rsidRDefault="00581193" w:rsidP="00C13DA1">
      <w:pPr>
        <w:ind w:left="142"/>
        <w:rPr>
          <w:b/>
        </w:rPr>
      </w:pPr>
      <w:r w:rsidRPr="00581193">
        <w:rPr>
          <w:b/>
        </w:rPr>
        <w:t xml:space="preserve">Etape 5 : </w:t>
      </w:r>
      <w:r>
        <w:rPr>
          <w:b/>
        </w:rPr>
        <w:t>ANALYSE des Résultats et CONCLUSIONS</w:t>
      </w:r>
    </w:p>
    <w:p w14:paraId="1C3FC939" w14:textId="77777777" w:rsidR="00581193" w:rsidRDefault="00581193" w:rsidP="00C13DA1">
      <w:pPr>
        <w:ind w:left="142"/>
      </w:pPr>
    </w:p>
    <w:p w14:paraId="0E69CEE9" w14:textId="29BCCBFF" w:rsidR="00C13DA1" w:rsidRDefault="00F23FBC" w:rsidP="00C13DA1">
      <w:pPr>
        <w:ind w:left="142"/>
      </w:pPr>
      <w:r>
        <w:t>15.</w:t>
      </w:r>
      <w:r w:rsidR="006D40F0">
        <w:t>Que constatez-vous sur vos résultats</w:t>
      </w:r>
      <w:r w:rsidR="00585255">
        <w:t xml:space="preserve"> quand la taille de l’échantillon augmente</w:t>
      </w:r>
      <w:r w:rsidR="006D40F0">
        <w:t> ?</w:t>
      </w:r>
    </w:p>
    <w:p w14:paraId="50F6424C" w14:textId="77777777" w:rsidR="006D40F0" w:rsidRPr="00106484" w:rsidRDefault="006D40F0" w:rsidP="00C13DA1">
      <w:pPr>
        <w:ind w:left="142"/>
      </w:pPr>
    </w:p>
    <w:p w14:paraId="324E0D80" w14:textId="77777777" w:rsidR="00452A92" w:rsidRPr="00C13DA1" w:rsidRDefault="00452A92" w:rsidP="00452A92">
      <w:r w:rsidRPr="00C13DA1">
        <w:t>…………………………………………………………………………………………………………………</w:t>
      </w:r>
    </w:p>
    <w:p w14:paraId="3940A2BF" w14:textId="77777777" w:rsidR="00EF6700" w:rsidRDefault="00EF6700" w:rsidP="00452A92"/>
    <w:p w14:paraId="7768A995" w14:textId="3EDCD769" w:rsidR="00452A92" w:rsidRPr="00C13DA1" w:rsidRDefault="00452A92" w:rsidP="00452A92">
      <w:r w:rsidRPr="00C13DA1">
        <w:t>…………………………………………………………………………………………………………………</w:t>
      </w:r>
    </w:p>
    <w:p w14:paraId="2CCB68E5" w14:textId="77777777" w:rsidR="006D40F0" w:rsidRDefault="006D40F0" w:rsidP="00106484">
      <w:pPr>
        <w:rPr>
          <w:b/>
        </w:rPr>
      </w:pPr>
    </w:p>
    <w:p w14:paraId="753257E0" w14:textId="3D4A5279" w:rsidR="00106484" w:rsidRDefault="00F23FBC" w:rsidP="00106484">
      <w:r>
        <w:rPr>
          <w:b/>
        </w:rPr>
        <w:t>16.</w:t>
      </w:r>
      <w:r w:rsidR="00106484">
        <w:rPr>
          <w:b/>
        </w:rPr>
        <w:t>Répondre à la problématique </w:t>
      </w:r>
      <w:r w:rsidR="00AC4F5E">
        <w:rPr>
          <w:b/>
        </w:rPr>
        <w:t xml:space="preserve">avec précision </w:t>
      </w:r>
      <w:r w:rsidR="00106484">
        <w:rPr>
          <w:b/>
        </w:rPr>
        <w:t xml:space="preserve">: </w:t>
      </w:r>
      <w:r w:rsidR="00106484" w:rsidRPr="00A5482E">
        <w:rPr>
          <w:b/>
        </w:rPr>
        <w:t>Combien de fois, en moyenne, faut-il lancer les dés pour faire un double ?</w:t>
      </w:r>
      <w:r w:rsidR="00106484" w:rsidRPr="00A5482E">
        <w:t xml:space="preserve"> </w:t>
      </w:r>
    </w:p>
    <w:p w14:paraId="003B83A5" w14:textId="77777777" w:rsidR="006D40F0" w:rsidRPr="00106484" w:rsidRDefault="006D40F0" w:rsidP="00106484">
      <w:pPr>
        <w:rPr>
          <w:b/>
        </w:rPr>
      </w:pPr>
    </w:p>
    <w:p w14:paraId="218EEEE1" w14:textId="0636082B" w:rsidR="00AC4F5E" w:rsidRDefault="00AC4F5E" w:rsidP="00AC4F5E">
      <w:r w:rsidRPr="00C13DA1">
        <w:t>…………………………………………………………………………………………………………………</w:t>
      </w:r>
    </w:p>
    <w:p w14:paraId="61E40814" w14:textId="77777777" w:rsidR="006D40F0" w:rsidRPr="00C13DA1" w:rsidRDefault="006D40F0" w:rsidP="00AC4F5E"/>
    <w:p w14:paraId="036EF8D2" w14:textId="77777777" w:rsidR="00AC4F5E" w:rsidRPr="00C13DA1" w:rsidRDefault="00AC4F5E" w:rsidP="00AC4F5E">
      <w:r w:rsidRPr="00C13DA1">
        <w:t>…………………………………………………………………………………………………………………</w:t>
      </w:r>
    </w:p>
    <w:p w14:paraId="2762345F" w14:textId="1EA0A5A7" w:rsidR="00106484" w:rsidRDefault="00106484" w:rsidP="00106484">
      <w:pPr>
        <w:rPr>
          <w:b/>
        </w:rPr>
      </w:pPr>
    </w:p>
    <w:p w14:paraId="78BB323F" w14:textId="79B5935B" w:rsidR="006D40F0" w:rsidRDefault="00F23FBC" w:rsidP="00106484">
      <w:pPr>
        <w:rPr>
          <w:b/>
        </w:rPr>
      </w:pPr>
      <w:r>
        <w:rPr>
          <w:b/>
        </w:rPr>
        <w:t>18. A</w:t>
      </w:r>
      <w:r w:rsidR="00097502">
        <w:rPr>
          <w:b/>
        </w:rPr>
        <w:t xml:space="preserve"> retenir : </w:t>
      </w:r>
      <w:r w:rsidR="006D40F0">
        <w:rPr>
          <w:b/>
        </w:rPr>
        <w:t>A quelle(s) condition(s)</w:t>
      </w:r>
      <w:r w:rsidR="007B6C73">
        <w:rPr>
          <w:b/>
        </w:rPr>
        <w:t>,</w:t>
      </w:r>
      <w:r w:rsidR="006D40F0">
        <w:rPr>
          <w:b/>
        </w:rPr>
        <w:t xml:space="preserve"> les résultats d’une expérience aléatoire </w:t>
      </w:r>
      <w:r w:rsidR="003B671A">
        <w:rPr>
          <w:b/>
        </w:rPr>
        <w:t>sont-ils</w:t>
      </w:r>
      <w:r w:rsidR="006D40F0">
        <w:rPr>
          <w:b/>
        </w:rPr>
        <w:t xml:space="preserve"> stables ?</w:t>
      </w:r>
    </w:p>
    <w:p w14:paraId="0924DDF3" w14:textId="77777777" w:rsidR="006D40F0" w:rsidRDefault="006D40F0" w:rsidP="006D40F0">
      <w:pPr>
        <w:rPr>
          <w:b/>
        </w:rPr>
      </w:pPr>
    </w:p>
    <w:p w14:paraId="05834B50" w14:textId="0077A5EB" w:rsidR="006D40F0" w:rsidRDefault="006D40F0" w:rsidP="006D40F0">
      <w:r w:rsidRPr="00C13DA1">
        <w:t>…………………………………………………………………………………………………………………</w:t>
      </w:r>
    </w:p>
    <w:p w14:paraId="18ECF9CE" w14:textId="77777777" w:rsidR="006D40F0" w:rsidRPr="00C13DA1" w:rsidRDefault="006D40F0" w:rsidP="006D40F0"/>
    <w:p w14:paraId="56382116" w14:textId="77777777" w:rsidR="006D40F0" w:rsidRPr="00C13DA1" w:rsidRDefault="006D40F0" w:rsidP="006D40F0">
      <w:r w:rsidRPr="00C13DA1">
        <w:t>…………………………………………………………………………………………………………………</w:t>
      </w:r>
    </w:p>
    <w:p w14:paraId="1014B57E" w14:textId="11E968CA" w:rsidR="006D40F0" w:rsidRDefault="006D40F0" w:rsidP="00106484">
      <w:pPr>
        <w:rPr>
          <w:b/>
        </w:rPr>
      </w:pPr>
    </w:p>
    <w:p w14:paraId="55E95AFB" w14:textId="77777777" w:rsidR="006D40F0" w:rsidRPr="00C13DA1" w:rsidRDefault="006D40F0" w:rsidP="006D40F0">
      <w:r w:rsidRPr="00C13DA1">
        <w:t>…………………………………………………………………………………………………………………</w:t>
      </w:r>
    </w:p>
    <w:p w14:paraId="4265C953" w14:textId="77777777" w:rsidR="006D40F0" w:rsidRPr="00106484" w:rsidRDefault="006D40F0" w:rsidP="00106484">
      <w:pPr>
        <w:rPr>
          <w:b/>
        </w:rPr>
      </w:pPr>
    </w:p>
    <w:sectPr w:rsidR="006D40F0" w:rsidRPr="00106484" w:rsidSect="006E1181">
      <w:footerReference w:type="even" r:id="rId14"/>
      <w:footerReference w:type="default" r:id="rId15"/>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00C59" w14:textId="77777777" w:rsidR="00E00C8E" w:rsidRDefault="00E00C8E">
      <w:r>
        <w:separator/>
      </w:r>
    </w:p>
  </w:endnote>
  <w:endnote w:type="continuationSeparator" w:id="0">
    <w:p w14:paraId="2F21936C" w14:textId="77777777" w:rsidR="00E00C8E" w:rsidRDefault="00E00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Desdemona">
    <w:altName w:val="Calibri"/>
    <w:charset w:val="00"/>
    <w:family w:val="auto"/>
    <w:pitch w:val="variable"/>
    <w:sig w:usb0="00000003" w:usb1="00000000" w:usb2="00000000" w:usb3="00000000" w:csb0="00000001" w:csb1="00000000"/>
  </w:font>
  <w:font w:name="AppleGothic">
    <w:charset w:val="4F"/>
    <w:family w:val="auto"/>
    <w:pitch w:val="variable"/>
    <w:sig w:usb0="00000001" w:usb1="09060000" w:usb2="00000010" w:usb3="00000000" w:csb0="00080000" w:csb1="00000000"/>
  </w:font>
  <w:font w:name="Apple Chancery">
    <w:charset w:val="00"/>
    <w:family w:val="auto"/>
    <w:pitch w:val="variable"/>
    <w:sig w:usb0="80000067" w:usb1="00000003" w:usb2="00000000" w:usb3="00000000" w:csb0="000001F3" w:csb1="00000000"/>
  </w:font>
  <w:font w:name="Lucida Grande">
    <w:altName w:val="Segoe UI"/>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92A2F" w14:textId="55E3C3A1" w:rsidR="00517EF1" w:rsidRDefault="00517EF1" w:rsidP="00DE3DA3">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1953D5">
      <w:rPr>
        <w:rStyle w:val="Numrodepage"/>
        <w:noProof/>
      </w:rPr>
      <w:t>4</w:t>
    </w:r>
    <w:r>
      <w:rPr>
        <w:rStyle w:val="Numrodepage"/>
      </w:rPr>
      <w:fldChar w:fldCharType="end"/>
    </w:r>
  </w:p>
  <w:p w14:paraId="28441B4D" w14:textId="77777777" w:rsidR="00517EF1" w:rsidRDefault="00517EF1" w:rsidP="001E0F9B">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5BF8D" w14:textId="0700F059" w:rsidR="00517EF1" w:rsidRDefault="00517EF1" w:rsidP="00DE3DA3">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1953D5">
      <w:rPr>
        <w:rStyle w:val="Numrodepage"/>
        <w:noProof/>
      </w:rPr>
      <w:t>3</w:t>
    </w:r>
    <w:r>
      <w:rPr>
        <w:rStyle w:val="Numrodepage"/>
      </w:rPr>
      <w:fldChar w:fldCharType="end"/>
    </w:r>
  </w:p>
  <w:p w14:paraId="69923EBD" w14:textId="77777777" w:rsidR="00517EF1" w:rsidRDefault="00517EF1" w:rsidP="001E0F9B">
    <w:pPr>
      <w:pStyle w:val="Pieddepag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7EF78" w14:textId="77777777" w:rsidR="00E00C8E" w:rsidRDefault="00E00C8E">
      <w:r>
        <w:separator/>
      </w:r>
    </w:p>
  </w:footnote>
  <w:footnote w:type="continuationSeparator" w:id="0">
    <w:p w14:paraId="63685CE6" w14:textId="77777777" w:rsidR="00E00C8E" w:rsidRDefault="00E00C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1.5pt;height:11.5pt" o:bullet="t">
        <v:imagedata r:id="rId1" o:title="mso137"/>
      </v:shape>
    </w:pict>
  </w:numPicBullet>
  <w:abstractNum w:abstractNumId="0" w15:restartNumberingAfterBreak="0">
    <w:nsid w:val="03155960"/>
    <w:multiLevelType w:val="hybridMultilevel"/>
    <w:tmpl w:val="B9DA911E"/>
    <w:lvl w:ilvl="0" w:tplc="F2B6ED56">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 w15:restartNumberingAfterBreak="0">
    <w:nsid w:val="037377B9"/>
    <w:multiLevelType w:val="multilevel"/>
    <w:tmpl w:val="90BE700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AC0991"/>
    <w:multiLevelType w:val="hybridMultilevel"/>
    <w:tmpl w:val="7DAA6C1A"/>
    <w:lvl w:ilvl="0" w:tplc="EA08F7C2">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 w15:restartNumberingAfterBreak="0">
    <w:nsid w:val="1F1B077E"/>
    <w:multiLevelType w:val="hybridMultilevel"/>
    <w:tmpl w:val="B588B3F8"/>
    <w:lvl w:ilvl="0" w:tplc="9F2E282E">
      <w:numFmt w:val="bullet"/>
      <w:lvlText w:val="-"/>
      <w:lvlJc w:val="left"/>
      <w:pPr>
        <w:tabs>
          <w:tab w:val="num" w:pos="1065"/>
        </w:tabs>
        <w:ind w:left="1065" w:hanging="360"/>
      </w:pPr>
      <w:rPr>
        <w:rFonts w:ascii="Times New Roman" w:eastAsia="Times New Roman" w:hAnsi="Times New Roman" w:cs="Times New Roman" w:hint="default"/>
      </w:rPr>
    </w:lvl>
    <w:lvl w:ilvl="1" w:tplc="040C0003" w:tentative="1">
      <w:start w:val="1"/>
      <w:numFmt w:val="bullet"/>
      <w:lvlText w:val="o"/>
      <w:lvlJc w:val="left"/>
      <w:pPr>
        <w:tabs>
          <w:tab w:val="num" w:pos="1785"/>
        </w:tabs>
        <w:ind w:left="1785" w:hanging="360"/>
      </w:pPr>
      <w:rPr>
        <w:rFonts w:ascii="Courier New" w:hAnsi="Courier New" w:cs="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cs="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cs="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4" w15:restartNumberingAfterBreak="0">
    <w:nsid w:val="274C4866"/>
    <w:multiLevelType w:val="hybridMultilevel"/>
    <w:tmpl w:val="EE68C572"/>
    <w:lvl w:ilvl="0" w:tplc="EA626E82">
      <w:start w:val="1"/>
      <w:numFmt w:val="low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 w15:restartNumberingAfterBreak="0">
    <w:nsid w:val="2EDD7EB0"/>
    <w:multiLevelType w:val="hybridMultilevel"/>
    <w:tmpl w:val="8B327D60"/>
    <w:lvl w:ilvl="0" w:tplc="EC483E0A">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31264219"/>
    <w:multiLevelType w:val="hybridMultilevel"/>
    <w:tmpl w:val="0E0424FC"/>
    <w:lvl w:ilvl="0" w:tplc="FDC05C3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8A07F96"/>
    <w:multiLevelType w:val="hybridMultilevel"/>
    <w:tmpl w:val="EBC44D52"/>
    <w:lvl w:ilvl="0" w:tplc="F63292F2">
      <w:start w:val="2"/>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15:restartNumberingAfterBreak="0">
    <w:nsid w:val="425E4948"/>
    <w:multiLevelType w:val="hybridMultilevel"/>
    <w:tmpl w:val="83BEAF8E"/>
    <w:lvl w:ilvl="0" w:tplc="F1E209A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6F136975"/>
    <w:multiLevelType w:val="hybridMultilevel"/>
    <w:tmpl w:val="86889C0A"/>
    <w:lvl w:ilvl="0" w:tplc="6D92D1A0">
      <w:start w:val="1"/>
      <w:numFmt w:val="bullet"/>
      <w:lvlText w:val="-"/>
      <w:lvlJc w:val="left"/>
      <w:pPr>
        <w:ind w:left="502" w:hanging="360"/>
      </w:pPr>
      <w:rPr>
        <w:rFonts w:ascii="Times New Roman" w:eastAsia="Times New Roman" w:hAnsi="Times New Roman" w:cs="Times New Roman" w:hint="default"/>
      </w:rPr>
    </w:lvl>
    <w:lvl w:ilvl="1" w:tplc="040C0003" w:tentative="1">
      <w:start w:val="1"/>
      <w:numFmt w:val="bullet"/>
      <w:lvlText w:val="o"/>
      <w:lvlJc w:val="left"/>
      <w:pPr>
        <w:ind w:left="1222" w:hanging="360"/>
      </w:pPr>
      <w:rPr>
        <w:rFonts w:ascii="Courier New" w:hAnsi="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0" w15:restartNumberingAfterBreak="0">
    <w:nsid w:val="7B3B5A79"/>
    <w:multiLevelType w:val="multilevel"/>
    <w:tmpl w:val="41A25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B774A88"/>
    <w:multiLevelType w:val="hybridMultilevel"/>
    <w:tmpl w:val="3168D422"/>
    <w:lvl w:ilvl="0" w:tplc="040C0007">
      <w:start w:val="1"/>
      <w:numFmt w:val="bullet"/>
      <w:lvlText w:val=""/>
      <w:lvlPicBulletId w:val="0"/>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1032921323">
    <w:abstractNumId w:val="11"/>
  </w:num>
  <w:num w:numId="2" w16cid:durableId="116611240">
    <w:abstractNumId w:val="0"/>
  </w:num>
  <w:num w:numId="3" w16cid:durableId="874582395">
    <w:abstractNumId w:val="2"/>
  </w:num>
  <w:num w:numId="4" w16cid:durableId="826282041">
    <w:abstractNumId w:val="7"/>
  </w:num>
  <w:num w:numId="5" w16cid:durableId="1615822223">
    <w:abstractNumId w:val="5"/>
  </w:num>
  <w:num w:numId="6" w16cid:durableId="1823157799">
    <w:abstractNumId w:val="3"/>
  </w:num>
  <w:num w:numId="7" w16cid:durableId="728462013">
    <w:abstractNumId w:val="4"/>
  </w:num>
  <w:num w:numId="8" w16cid:durableId="2005468026">
    <w:abstractNumId w:val="1"/>
  </w:num>
  <w:num w:numId="9" w16cid:durableId="1193156665">
    <w:abstractNumId w:val="6"/>
  </w:num>
  <w:num w:numId="10" w16cid:durableId="1521747835">
    <w:abstractNumId w:val="8"/>
  </w:num>
  <w:num w:numId="11" w16cid:durableId="753429252">
    <w:abstractNumId w:val="9"/>
  </w:num>
  <w:num w:numId="12" w16cid:durableId="19095320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fr-FR" w:vendorID="64" w:dllVersion="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evenAndOddHeaders/>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C3D9E"/>
    <w:rsid w:val="00027A77"/>
    <w:rsid w:val="0005253D"/>
    <w:rsid w:val="000534FA"/>
    <w:rsid w:val="00054D33"/>
    <w:rsid w:val="0007632E"/>
    <w:rsid w:val="00076F12"/>
    <w:rsid w:val="00096495"/>
    <w:rsid w:val="00097502"/>
    <w:rsid w:val="000D4C71"/>
    <w:rsid w:val="00105B20"/>
    <w:rsid w:val="00106484"/>
    <w:rsid w:val="00127481"/>
    <w:rsid w:val="00145919"/>
    <w:rsid w:val="001523E2"/>
    <w:rsid w:val="001825C7"/>
    <w:rsid w:val="001953D5"/>
    <w:rsid w:val="00196282"/>
    <w:rsid w:val="00196575"/>
    <w:rsid w:val="001B07AC"/>
    <w:rsid w:val="001E0F9B"/>
    <w:rsid w:val="0022621F"/>
    <w:rsid w:val="002455A7"/>
    <w:rsid w:val="0025279F"/>
    <w:rsid w:val="002872C1"/>
    <w:rsid w:val="002907DD"/>
    <w:rsid w:val="002A36EC"/>
    <w:rsid w:val="002A42BF"/>
    <w:rsid w:val="002C5CEA"/>
    <w:rsid w:val="002D2E7F"/>
    <w:rsid w:val="00312BDE"/>
    <w:rsid w:val="00335BB0"/>
    <w:rsid w:val="0034656E"/>
    <w:rsid w:val="00365E57"/>
    <w:rsid w:val="0038503A"/>
    <w:rsid w:val="003913B6"/>
    <w:rsid w:val="003B671A"/>
    <w:rsid w:val="0040467E"/>
    <w:rsid w:val="004136A3"/>
    <w:rsid w:val="00443B3E"/>
    <w:rsid w:val="00452A92"/>
    <w:rsid w:val="00495E90"/>
    <w:rsid w:val="004A61D2"/>
    <w:rsid w:val="004B05B0"/>
    <w:rsid w:val="004C0C36"/>
    <w:rsid w:val="004C3D9E"/>
    <w:rsid w:val="00505193"/>
    <w:rsid w:val="005133E7"/>
    <w:rsid w:val="0051375B"/>
    <w:rsid w:val="00517EF1"/>
    <w:rsid w:val="00521B9C"/>
    <w:rsid w:val="00540820"/>
    <w:rsid w:val="00581193"/>
    <w:rsid w:val="00581D90"/>
    <w:rsid w:val="00585255"/>
    <w:rsid w:val="005C2488"/>
    <w:rsid w:val="005D18CE"/>
    <w:rsid w:val="005F09FF"/>
    <w:rsid w:val="0061613E"/>
    <w:rsid w:val="0062217F"/>
    <w:rsid w:val="00623C24"/>
    <w:rsid w:val="00664759"/>
    <w:rsid w:val="00675E3A"/>
    <w:rsid w:val="00676493"/>
    <w:rsid w:val="00682398"/>
    <w:rsid w:val="006C7550"/>
    <w:rsid w:val="006D40F0"/>
    <w:rsid w:val="006D6653"/>
    <w:rsid w:val="006E1181"/>
    <w:rsid w:val="006F33B4"/>
    <w:rsid w:val="00712B43"/>
    <w:rsid w:val="00715EF2"/>
    <w:rsid w:val="0074005B"/>
    <w:rsid w:val="007412E2"/>
    <w:rsid w:val="00756E88"/>
    <w:rsid w:val="007578E2"/>
    <w:rsid w:val="00766655"/>
    <w:rsid w:val="007B6C73"/>
    <w:rsid w:val="007C576B"/>
    <w:rsid w:val="007E1A2D"/>
    <w:rsid w:val="00803E47"/>
    <w:rsid w:val="00804E07"/>
    <w:rsid w:val="0081139E"/>
    <w:rsid w:val="00860704"/>
    <w:rsid w:val="00863733"/>
    <w:rsid w:val="0086773F"/>
    <w:rsid w:val="008773B0"/>
    <w:rsid w:val="008959EE"/>
    <w:rsid w:val="00896F43"/>
    <w:rsid w:val="008B6CAB"/>
    <w:rsid w:val="00907FA1"/>
    <w:rsid w:val="009147E6"/>
    <w:rsid w:val="009418C7"/>
    <w:rsid w:val="00954084"/>
    <w:rsid w:val="009611DA"/>
    <w:rsid w:val="00962BD2"/>
    <w:rsid w:val="009637B5"/>
    <w:rsid w:val="00974611"/>
    <w:rsid w:val="00992207"/>
    <w:rsid w:val="009B132C"/>
    <w:rsid w:val="009E246D"/>
    <w:rsid w:val="009E4066"/>
    <w:rsid w:val="00A076D2"/>
    <w:rsid w:val="00A13B67"/>
    <w:rsid w:val="00A263CE"/>
    <w:rsid w:val="00A5482E"/>
    <w:rsid w:val="00A63ABE"/>
    <w:rsid w:val="00A74EAA"/>
    <w:rsid w:val="00AB0BD9"/>
    <w:rsid w:val="00AC07DE"/>
    <w:rsid w:val="00AC4F5E"/>
    <w:rsid w:val="00B03EDD"/>
    <w:rsid w:val="00B12398"/>
    <w:rsid w:val="00B20F19"/>
    <w:rsid w:val="00B6023B"/>
    <w:rsid w:val="00B767FE"/>
    <w:rsid w:val="00B855B4"/>
    <w:rsid w:val="00BC773A"/>
    <w:rsid w:val="00BD1996"/>
    <w:rsid w:val="00BF2B18"/>
    <w:rsid w:val="00C13DA1"/>
    <w:rsid w:val="00C2535F"/>
    <w:rsid w:val="00C562F6"/>
    <w:rsid w:val="00C77384"/>
    <w:rsid w:val="00CA0884"/>
    <w:rsid w:val="00CA2CF7"/>
    <w:rsid w:val="00CD02D6"/>
    <w:rsid w:val="00CD0EBB"/>
    <w:rsid w:val="00CF2BDE"/>
    <w:rsid w:val="00D20FDA"/>
    <w:rsid w:val="00D610D1"/>
    <w:rsid w:val="00D828D9"/>
    <w:rsid w:val="00D93065"/>
    <w:rsid w:val="00DB4748"/>
    <w:rsid w:val="00DC7BE0"/>
    <w:rsid w:val="00DD2083"/>
    <w:rsid w:val="00DE3DA3"/>
    <w:rsid w:val="00DE5E26"/>
    <w:rsid w:val="00E00C8E"/>
    <w:rsid w:val="00E03E93"/>
    <w:rsid w:val="00E3702B"/>
    <w:rsid w:val="00E63503"/>
    <w:rsid w:val="00E84A26"/>
    <w:rsid w:val="00E86DB1"/>
    <w:rsid w:val="00E91209"/>
    <w:rsid w:val="00EA77A7"/>
    <w:rsid w:val="00EB1F95"/>
    <w:rsid w:val="00EB634D"/>
    <w:rsid w:val="00ED19F2"/>
    <w:rsid w:val="00EE2BB7"/>
    <w:rsid w:val="00EE7A17"/>
    <w:rsid w:val="00EF6700"/>
    <w:rsid w:val="00F015AA"/>
    <w:rsid w:val="00F04A55"/>
    <w:rsid w:val="00F149C7"/>
    <w:rsid w:val="00F165E8"/>
    <w:rsid w:val="00F23FBC"/>
    <w:rsid w:val="00F73558"/>
    <w:rsid w:val="00F810BF"/>
    <w:rsid w:val="00F93524"/>
    <w:rsid w:val="00FA592E"/>
    <w:rsid w:val="00FB2B4F"/>
    <w:rsid w:val="00FC0210"/>
    <w:rsid w:val="00FF17AA"/>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14:docId w14:val="2C0BE186"/>
  <w15:docId w15:val="{F78F6CD1-7109-4703-8C55-5B817F268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D9E"/>
    <w:rPr>
      <w:sz w:val="24"/>
      <w:szCs w:val="24"/>
    </w:rPr>
  </w:style>
  <w:style w:type="paragraph" w:styleId="Titre4">
    <w:name w:val="heading 4"/>
    <w:basedOn w:val="Normal"/>
    <w:link w:val="Titre4Car"/>
    <w:uiPriority w:val="9"/>
    <w:qFormat/>
    <w:rsid w:val="00E86DB1"/>
    <w:pPr>
      <w:spacing w:before="100" w:beforeAutospacing="1" w:after="100" w:afterAutospacing="1"/>
      <w:outlineLvl w:val="3"/>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4C3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depage">
    <w:name w:val="footer"/>
    <w:basedOn w:val="Normal"/>
    <w:rsid w:val="001E0F9B"/>
    <w:pPr>
      <w:tabs>
        <w:tab w:val="center" w:pos="4536"/>
        <w:tab w:val="right" w:pos="9072"/>
      </w:tabs>
    </w:pPr>
  </w:style>
  <w:style w:type="character" w:styleId="Numrodepage">
    <w:name w:val="page number"/>
    <w:basedOn w:val="Policepardfaut"/>
    <w:rsid w:val="001E0F9B"/>
  </w:style>
  <w:style w:type="paragraph" w:styleId="En-tte">
    <w:name w:val="header"/>
    <w:basedOn w:val="Normal"/>
    <w:link w:val="En-tteCar"/>
    <w:uiPriority w:val="99"/>
    <w:rsid w:val="001E0F9B"/>
    <w:pPr>
      <w:tabs>
        <w:tab w:val="center" w:pos="4536"/>
        <w:tab w:val="right" w:pos="9072"/>
      </w:tabs>
    </w:pPr>
  </w:style>
  <w:style w:type="paragraph" w:styleId="Textedebulles">
    <w:name w:val="Balloon Text"/>
    <w:basedOn w:val="Normal"/>
    <w:semiHidden/>
    <w:rsid w:val="002D2E7F"/>
    <w:rPr>
      <w:rFonts w:ascii="Tahoma" w:hAnsi="Tahoma" w:cs="Tahoma"/>
      <w:sz w:val="16"/>
      <w:szCs w:val="16"/>
    </w:rPr>
  </w:style>
  <w:style w:type="character" w:styleId="Textedelespacerserv">
    <w:name w:val="Placeholder Text"/>
    <w:basedOn w:val="Policepardfaut"/>
    <w:uiPriority w:val="99"/>
    <w:semiHidden/>
    <w:rsid w:val="005F09FF"/>
    <w:rPr>
      <w:color w:val="808080"/>
    </w:rPr>
  </w:style>
  <w:style w:type="paragraph" w:styleId="Paragraphedeliste">
    <w:name w:val="List Paragraph"/>
    <w:basedOn w:val="Normal"/>
    <w:uiPriority w:val="34"/>
    <w:qFormat/>
    <w:rsid w:val="00860704"/>
    <w:pPr>
      <w:ind w:left="720"/>
      <w:contextualSpacing/>
    </w:pPr>
  </w:style>
  <w:style w:type="character" w:customStyle="1" w:styleId="En-tteCar">
    <w:name w:val="En-tête Car"/>
    <w:basedOn w:val="Policepardfaut"/>
    <w:link w:val="En-tte"/>
    <w:uiPriority w:val="99"/>
    <w:rsid w:val="006E1181"/>
    <w:rPr>
      <w:sz w:val="24"/>
      <w:szCs w:val="24"/>
    </w:rPr>
  </w:style>
  <w:style w:type="character" w:styleId="lev">
    <w:name w:val="Strong"/>
    <w:basedOn w:val="Policepardfaut"/>
    <w:uiPriority w:val="22"/>
    <w:qFormat/>
    <w:rsid w:val="00E86DB1"/>
    <w:rPr>
      <w:b/>
      <w:bCs/>
    </w:rPr>
  </w:style>
  <w:style w:type="character" w:customStyle="1" w:styleId="Titre4Car">
    <w:name w:val="Titre 4 Car"/>
    <w:basedOn w:val="Policepardfaut"/>
    <w:link w:val="Titre4"/>
    <w:uiPriority w:val="9"/>
    <w:rsid w:val="00E86DB1"/>
    <w:rPr>
      <w:b/>
      <w:bCs/>
      <w:sz w:val="24"/>
      <w:szCs w:val="24"/>
    </w:rPr>
  </w:style>
  <w:style w:type="paragraph" w:styleId="NormalWeb">
    <w:name w:val="Normal (Web)"/>
    <w:basedOn w:val="Normal"/>
    <w:uiPriority w:val="99"/>
    <w:semiHidden/>
    <w:unhideWhenUsed/>
    <w:rsid w:val="00E86DB1"/>
    <w:pPr>
      <w:spacing w:before="100" w:beforeAutospacing="1" w:after="100" w:afterAutospacing="1"/>
    </w:pPr>
  </w:style>
  <w:style w:type="character" w:styleId="Accentuation">
    <w:name w:val="Emphasis"/>
    <w:basedOn w:val="Policepardfaut"/>
    <w:uiPriority w:val="20"/>
    <w:qFormat/>
    <w:rsid w:val="00E86DB1"/>
    <w:rPr>
      <w:i/>
      <w:iCs/>
    </w:rPr>
  </w:style>
  <w:style w:type="paragraph" w:customStyle="1" w:styleId="Default">
    <w:name w:val="Default"/>
    <w:rsid w:val="006F33B4"/>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49005">
      <w:bodyDiv w:val="1"/>
      <w:marLeft w:val="0"/>
      <w:marRight w:val="0"/>
      <w:marTop w:val="0"/>
      <w:marBottom w:val="0"/>
      <w:divBdr>
        <w:top w:val="none" w:sz="0" w:space="0" w:color="auto"/>
        <w:left w:val="none" w:sz="0" w:space="0" w:color="auto"/>
        <w:bottom w:val="none" w:sz="0" w:space="0" w:color="auto"/>
        <w:right w:val="none" w:sz="0" w:space="0" w:color="auto"/>
      </w:divBdr>
    </w:div>
    <w:div w:id="1043822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Fio\Application%20Data\Microsoft\Mod&#232;les\Scienc6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50210-136E-4BD1-BA49-D727405EFC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Scienc62.dot</Template>
  <TotalTime>12</TotalTime>
  <Pages>3</Pages>
  <Words>882</Words>
  <Characters>4852</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Flo Company</Company>
  <LinksUpToDate>false</LinksUpToDate>
  <CharactersWithSpaces>5723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TiFlo</dc:creator>
  <cp:lastModifiedBy>Bruno Rousseau</cp:lastModifiedBy>
  <cp:revision>31</cp:revision>
  <cp:lastPrinted>2018-09-17T09:49:00Z</cp:lastPrinted>
  <dcterms:created xsi:type="dcterms:W3CDTF">2019-09-26T05:50:00Z</dcterms:created>
  <dcterms:modified xsi:type="dcterms:W3CDTF">2023-06-30T14:46:00Z</dcterms:modified>
</cp:coreProperties>
</file>